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94B" w:rsidRPr="00281F56" w:rsidRDefault="002F494B" w:rsidP="003279D5">
      <w:pPr>
        <w:pStyle w:val="BodyText"/>
        <w:rPr>
          <w:rFonts w:ascii="Palatino Linotype" w:hAnsi="Palatino Linotype"/>
        </w:rPr>
      </w:pP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lang w:val="tg-Cyrl-TJ"/>
        </w:rPr>
      </w:pPr>
      <w:r w:rsidRPr="003B3C00">
        <w:rPr>
          <w:rFonts w:ascii="Palatino Linotype" w:hAnsi="Palatino Linotype"/>
          <w:b/>
          <w:bCs/>
        </w:rPr>
        <w:t>@</w:t>
      </w:r>
      <w:r w:rsidRPr="00FC52C1">
        <w:rPr>
          <w:rFonts w:ascii="Times New Roman Tj" w:hAnsi="Times New Roman Tj"/>
        </w:rPr>
        <w:t>1.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Бароишинохтани дара</w:t>
      </w:r>
      <w:r w:rsidRPr="00FC52C1">
        <w:rPr>
          <w:rFonts w:ascii="Times New Roman" w:hAnsi="Times New Roman" w:cs="Times New Roman"/>
          <w:bCs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lang w:val="tg-Cyrl-TJ"/>
        </w:rPr>
        <w:t>аи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боли</w:t>
      </w:r>
      <w:r w:rsidRPr="00FC52C1">
        <w:rPr>
          <w:rFonts w:ascii="Times New Roman" w:hAnsi="Times New Roman" w:cs="Times New Roman"/>
          <w:bCs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lang w:val="tg-Cyrl-TJ"/>
        </w:rPr>
        <w:t>ияти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кадом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у</w:t>
      </w:r>
      <w:r w:rsidRPr="00FC52C1">
        <w:rPr>
          <w:rFonts w:ascii="Times New Roman" w:hAnsi="Times New Roman" w:cs="Times New Roman"/>
          <w:bCs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lang w:val="tg-Cyrl-TJ"/>
        </w:rPr>
        <w:t>айра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ошаклиядро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а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аммияти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махсусдорад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Базофил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>B)</w:t>
      </w:r>
      <w:r>
        <w:rPr>
          <w:rFonts w:ascii="Times New Roman Tj" w:hAnsi="Times New Roman Tj" w:cs="Times New Roman"/>
          <w:lang w:val="tg-Cyrl-TJ"/>
        </w:rPr>
        <w:t xml:space="preserve"> </w:t>
      </w:r>
      <w:r w:rsidRPr="00FC52C1">
        <w:rPr>
          <w:rFonts w:ascii="Times New Roman Tj" w:hAnsi="Times New Roman Tj" w:cs="Times New Roman"/>
          <w:bCs/>
          <w:lang w:val="tg-Cyrl-TJ"/>
        </w:rPr>
        <w:t>Нейтрофил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>
        <w:rPr>
          <w:rFonts w:ascii="Times New Roman Tj" w:hAnsi="Times New Roman Tj" w:cs="Times New Roman"/>
          <w:lang w:val="tg-Cyrl-TJ"/>
        </w:rPr>
        <w:t xml:space="preserve"> </w:t>
      </w:r>
      <w:r w:rsidRPr="00FC52C1">
        <w:rPr>
          <w:rFonts w:ascii="Times New Roman Tj" w:hAnsi="Times New Roman Tj" w:cs="Times New Roman"/>
          <w:bCs/>
          <w:lang w:val="tg-Cyrl-TJ"/>
        </w:rPr>
        <w:t>Лимфосит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; 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 w:rsidRPr="00FC52C1">
        <w:rPr>
          <w:rFonts w:ascii="Times New Roman Tj" w:hAnsi="Times New Roman Tj" w:cs="Times New Roman"/>
          <w:lang w:val="tg-Cyrl-TJ"/>
        </w:rPr>
        <w:t xml:space="preserve">D) </w:t>
      </w:r>
      <w:r w:rsidRPr="00FC52C1">
        <w:rPr>
          <w:rFonts w:ascii="Times New Roman Tj" w:hAnsi="Times New Roman Tj" w:cs="Times New Roman"/>
          <w:bCs/>
          <w:lang w:val="tg-Cyrl-TJ"/>
        </w:rPr>
        <w:t>Плазмосит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; </w:t>
      </w:r>
    </w:p>
    <w:p w:rsidR="002F494B" w:rsidRPr="00F07607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$E)</w:t>
      </w:r>
      <w:r w:rsidRPr="00FC52C1">
        <w:rPr>
          <w:rFonts w:ascii="Times New Roman Tj" w:hAnsi="Times New Roman Tj" w:cs="Times New Roman"/>
          <w:lang w:val="tg-Cyrl-TJ"/>
        </w:rPr>
        <w:t xml:space="preserve"> </w:t>
      </w:r>
      <w:r w:rsidRPr="00FC52C1">
        <w:rPr>
          <w:rFonts w:ascii="Times New Roman Tj" w:hAnsi="Times New Roman Tj" w:cs="Times New Roman"/>
          <w:bCs/>
          <w:lang w:val="tg-Cyrl-TJ"/>
        </w:rPr>
        <w:t>Нормобласт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07607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C52C1">
        <w:rPr>
          <w:rFonts w:ascii="Times New Roman Tj" w:hAnsi="Times New Roman Tj" w:cs="Times New Roman"/>
          <w:lang w:val="tg-Cyrl-TJ"/>
        </w:rPr>
        <w:t xml:space="preserve"> </w:t>
      </w:r>
      <w:r w:rsidRPr="00E05EBC">
        <w:rPr>
          <w:rFonts w:ascii="Palatino Linotype" w:hAnsi="Palatino Linotype"/>
          <w:b/>
          <w:bCs/>
          <w:lang w:val="ru-RU"/>
        </w:rPr>
        <w:t>@</w:t>
      </w:r>
      <w:r w:rsidRPr="00FC52C1">
        <w:rPr>
          <w:rFonts w:ascii="Times New Roman Tj" w:hAnsi="Times New Roman Tj" w:cs="Times New Roman"/>
          <w:lang w:val="tg-Cyrl-TJ"/>
        </w:rPr>
        <w:t>2.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Кадом аз ма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лул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дар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зеровардашуда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барои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чен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намудани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гемоглобин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бо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усулиСали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и</w:t>
      </w:r>
      <w:r w:rsidRPr="00FC52C1">
        <w:rPr>
          <w:rFonts w:ascii="Times New Roman Tj" w:hAnsi="Times New Roman Tj" w:cs="Times New Roman"/>
          <w:bCs/>
          <w:lang w:val="tg-Cyrl-TJ"/>
        </w:rPr>
        <w:t>стифода бурда мешавад.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>
        <w:rPr>
          <w:rFonts w:ascii="Times New Roman Tj" w:hAnsi="Times New Roman Tj" w:cs="Times New Roman"/>
          <w:lang w:val="tg-Cyrl-TJ"/>
        </w:rPr>
        <w:t xml:space="preserve"> </w:t>
      </w:r>
      <w:r w:rsidRPr="00FC52C1">
        <w:rPr>
          <w:rFonts w:ascii="Times New Roman Tj" w:hAnsi="Times New Roman Tj" w:cs="Times New Roman"/>
          <w:bCs/>
          <w:lang w:val="tg-Cyrl-TJ"/>
        </w:rPr>
        <w:t>30 г/л ма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лулисирко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>B)</w:t>
      </w:r>
      <w:r>
        <w:rPr>
          <w:rFonts w:ascii="Times New Roman Tj" w:hAnsi="Times New Roman Tj" w:cs="Times New Roman"/>
          <w:lang w:val="tg-Cyrl-TJ"/>
        </w:rPr>
        <w:t xml:space="preserve">  </w:t>
      </w:r>
      <w:r w:rsidRPr="00FC52C1">
        <w:rPr>
          <w:rFonts w:ascii="Times New Roman Tj" w:hAnsi="Times New Roman Tj" w:cs="Times New Roman"/>
          <w:bCs/>
          <w:lang w:val="tg-Cyrl-TJ"/>
        </w:rPr>
        <w:t>ма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лули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0,1 NНCI;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$C)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35 г/л ма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лули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"/>
          <w:bCs/>
        </w:rPr>
        <w:t>N</w:t>
      </w:r>
      <w:r w:rsidRPr="00FC52C1">
        <w:rPr>
          <w:rFonts w:ascii="Times New Roman Tj" w:hAnsi="Times New Roman Tj" w:cs="Times New Roman"/>
          <w:bCs/>
          <w:lang w:val="tg-Cyrl-TJ"/>
        </w:rPr>
        <w:t>а</w:t>
      </w:r>
      <w:r w:rsidRPr="00FC52C1">
        <w:rPr>
          <w:rFonts w:ascii="Times New Roman Tj" w:hAnsi="Times New Roman Tj" w:cs="Times New Roman"/>
          <w:bCs/>
        </w:rPr>
        <w:t>CI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 w:rsidRPr="00FC52C1">
        <w:rPr>
          <w:rFonts w:ascii="Times New Roman Tj" w:hAnsi="Times New Roman Tj" w:cs="Times New Roman"/>
          <w:lang w:val="tg-Cyrl-TJ"/>
        </w:rPr>
        <w:t xml:space="preserve">D) </w:t>
      </w:r>
      <w:r w:rsidRPr="00FC52C1">
        <w:rPr>
          <w:rFonts w:ascii="Times New Roman Tj" w:hAnsi="Times New Roman Tj" w:cs="Times New Roman"/>
          <w:bCs/>
          <w:lang w:val="tg-Cyrl-TJ"/>
        </w:rPr>
        <w:t>37 г/л ма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лулинатрии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турши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лиму;</w:t>
      </w:r>
    </w:p>
    <w:p w:rsidR="002F494B" w:rsidRPr="00F07607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$E)</w:t>
      </w:r>
      <w:r>
        <w:rPr>
          <w:rFonts w:ascii="Times New Roman Tj" w:hAnsi="Times New Roman Tj" w:cs="Times New Roman"/>
          <w:lang w:val="tg-Cyrl-TJ"/>
        </w:rPr>
        <w:t xml:space="preserve"> </w:t>
      </w:r>
      <w:r w:rsidRPr="00FC52C1">
        <w:rPr>
          <w:rFonts w:ascii="Times New Roman Tj" w:hAnsi="Times New Roman Tj" w:cs="Times New Roman"/>
          <w:bCs/>
          <w:lang w:val="tg-Cyrl-TJ"/>
        </w:rPr>
        <w:t>100 г/л ма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лулихлоридинатрий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07607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b/>
          <w:bCs/>
          <w:lang w:val="tg-Cyrl-TJ"/>
        </w:rPr>
        <w:t xml:space="preserve"> </w:t>
      </w:r>
      <w:r w:rsidRPr="00DE4E66">
        <w:rPr>
          <w:rFonts w:ascii="Palatino Linotype" w:hAnsi="Palatino Linotype"/>
          <w:b/>
          <w:bCs/>
          <w:lang w:val="ru-RU"/>
        </w:rPr>
        <w:t>@</w:t>
      </w:r>
      <w:r w:rsidRPr="00FC52C1">
        <w:rPr>
          <w:rFonts w:ascii="Times New Roman Tj" w:hAnsi="Times New Roman Tj" w:cs="Times New Roman"/>
          <w:lang w:val="tg-Cyrl-TJ"/>
        </w:rPr>
        <w:t xml:space="preserve">3. </w:t>
      </w:r>
      <w:r w:rsidRPr="00FC52C1">
        <w:rPr>
          <w:rFonts w:ascii="Times New Roman Tj" w:hAnsi="Times New Roman Tj" w:cs="Times New Roman"/>
          <w:bCs/>
          <w:lang w:val="tg-Cyrl-TJ"/>
        </w:rPr>
        <w:t>Бароификсатсияи молишак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хунистифода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намебаранд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$A) </w:t>
      </w:r>
      <w:r>
        <w:rPr>
          <w:rFonts w:ascii="Times New Roman Tj" w:hAnsi="Times New Roman Tj" w:cs="Times New Roman"/>
          <w:lang w:val="tg-Cyrl-TJ"/>
        </w:rPr>
        <w:t xml:space="preserve"> </w:t>
      </w:r>
      <w:r w:rsidRPr="00FC52C1">
        <w:rPr>
          <w:rFonts w:ascii="Times New Roman Tj" w:hAnsi="Times New Roman Tj" w:cs="Times New Roman"/>
          <w:bCs/>
          <w:lang w:val="tg-Cyrl-TJ"/>
        </w:rPr>
        <w:t>Спирти метил;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 w:rsidRPr="00FC52C1">
        <w:rPr>
          <w:rFonts w:ascii="Times New Roman Tj" w:hAnsi="Times New Roman Tj" w:cs="Times New Roman"/>
          <w:lang w:val="tg-Cyrl-TJ"/>
        </w:rPr>
        <w:t>B)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Ранг-фиксатори Май-Грюнвалд;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$C)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Спирти этили96%-а;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 w:rsidRPr="00FC52C1">
        <w:rPr>
          <w:rFonts w:ascii="Times New Roman Tj" w:hAnsi="Times New Roman Tj" w:cs="Times New Roman"/>
          <w:lang w:val="tg-Cyrl-TJ"/>
        </w:rPr>
        <w:t xml:space="preserve">D) </w:t>
      </w:r>
      <w:r w:rsidRPr="00FC52C1">
        <w:rPr>
          <w:rFonts w:ascii="Times New Roman Tj" w:hAnsi="Times New Roman Tj" w:cs="Times New Roman"/>
          <w:bCs/>
          <w:lang w:val="tg-Cyrl-TJ"/>
        </w:rPr>
        <w:t>Спиртиэтили70%-а;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>$E)</w:t>
      </w:r>
      <w:r w:rsidRPr="00FC52C1">
        <w:rPr>
          <w:rFonts w:ascii="Times New Roman Tj" w:hAnsi="Times New Roman Tj" w:cs="Times New Roman"/>
          <w:lang w:val="tg-Cyrl-TJ"/>
        </w:rPr>
        <w:t xml:space="preserve">  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ама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реактив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номбаршуда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E05EBC">
        <w:rPr>
          <w:rFonts w:ascii="Palatino Linotype" w:hAnsi="Palatino Linotype"/>
          <w:b/>
          <w:bCs/>
          <w:lang w:val="ru-RU"/>
        </w:rPr>
        <w:t>@</w:t>
      </w:r>
      <w:r w:rsidRPr="00FC52C1">
        <w:rPr>
          <w:rFonts w:ascii="Times New Roman Tj" w:hAnsi="Times New Roman Tj" w:cs="Times New Roman"/>
          <w:lang w:val="tg-Cyrl-TJ"/>
        </w:rPr>
        <w:t xml:space="preserve">4. </w:t>
      </w:r>
      <w:r w:rsidRPr="00FC52C1">
        <w:rPr>
          <w:rFonts w:ascii="Times New Roman Tj" w:hAnsi="Times New Roman Tj" w:cs="Times New Roman"/>
          <w:bCs/>
          <w:lang w:val="tg-Cyrl-TJ"/>
        </w:rPr>
        <w:t>Барои ранг намуданимолишак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хунистифода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мебаранд</w:t>
      </w:r>
      <w:r w:rsidRPr="00FC52C1">
        <w:rPr>
          <w:rFonts w:ascii="Times New Roman Tj" w:hAnsi="Times New Roman Tj" w:cs="Times New Roman"/>
          <w:bCs/>
          <w:lang w:val="tg-Cyrl-TJ"/>
        </w:rPr>
        <w:t>,</w:t>
      </w:r>
      <w:r w:rsidRPr="00FC52C1">
        <w:rPr>
          <w:rFonts w:ascii="Times New Roman Tj" w:hAnsi="Times New Roman Tj" w:cs="Times New Roman Tj"/>
          <w:bCs/>
          <w:lang w:val="tg-Cyrl-TJ"/>
        </w:rPr>
        <w:t>рангкун</w:t>
      </w:r>
      <w:r w:rsidRPr="00FC52C1">
        <w:rPr>
          <w:rFonts w:ascii="Times New Roman" w:hAnsi="Times New Roman" w:cs="Times New Roman"/>
          <w:bCs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lang w:val="tg-Cyrl-TJ"/>
        </w:rPr>
        <w:t>бо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усли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$A) </w:t>
      </w:r>
      <w:r>
        <w:rPr>
          <w:rFonts w:ascii="Times New Roman Tj" w:hAnsi="Times New Roman Tj" w:cs="Times New Roman"/>
          <w:lang w:val="tg-Cyrl-TJ"/>
        </w:rPr>
        <w:t xml:space="preserve"> </w:t>
      </w:r>
      <w:r w:rsidRPr="00FC52C1">
        <w:rPr>
          <w:rFonts w:ascii="Times New Roman Tj" w:hAnsi="Times New Roman Tj" w:cs="Times New Roman"/>
          <w:bCs/>
          <w:lang w:val="tg-Cyrl-TJ"/>
        </w:rPr>
        <w:t>Нохт;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 w:rsidRPr="00FC52C1">
        <w:rPr>
          <w:rFonts w:ascii="Times New Roman Tj" w:hAnsi="Times New Roman Tj" w:cs="Times New Roman"/>
          <w:lang w:val="tg-Cyrl-TJ"/>
        </w:rPr>
        <w:t>B)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Паппенгейм;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$C)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Романовский;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>
        <w:rPr>
          <w:rFonts w:ascii="Times New Roman Tj" w:hAnsi="Times New Roman Tj" w:cs="Times New Roman"/>
          <w:lang w:val="tg-Cyrl-TJ"/>
        </w:rPr>
        <w:t xml:space="preserve">D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Бо 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ама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усул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номбаршуда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$E)</w:t>
      </w:r>
      <w:r>
        <w:rPr>
          <w:rFonts w:ascii="Times New Roman Tj" w:hAnsi="Times New Roman Tj" w:cs="Times New Roman"/>
          <w:lang w:val="tg-Cyrl-TJ"/>
        </w:rPr>
        <w:t xml:space="preserve"> </w:t>
      </w:r>
      <w:r w:rsidRPr="00FC52C1">
        <w:rPr>
          <w:rFonts w:ascii="Times New Roman Tj" w:hAnsi="Times New Roman Tj" w:cs="Times New Roman"/>
          <w:bCs/>
          <w:lang w:val="tg-Cyrl-TJ"/>
        </w:rPr>
        <w:t>Ягон усули номбаршуда истифода намешавад;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b/>
          <w:bCs/>
          <w:lang w:val="ru-RU"/>
        </w:rPr>
        <w:t>@</w:t>
      </w:r>
      <w:r w:rsidRPr="00FC52C1">
        <w:rPr>
          <w:rFonts w:ascii="Times New Roman Tj" w:hAnsi="Times New Roman Tj" w:cs="Times New Roman"/>
          <w:lang w:val="tg-Cyrl-TJ"/>
        </w:rPr>
        <w:t>5.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ангоми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кадом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усули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рангкунии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молишак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хунфиксатор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-</w:t>
      </w:r>
      <w:r w:rsidRPr="00FC52C1">
        <w:rPr>
          <w:rFonts w:ascii="Times New Roman Tj" w:hAnsi="Times New Roman Tj" w:cs="Times New Roman Tj"/>
          <w:bCs/>
          <w:lang w:val="tg-Cyrl-TJ"/>
        </w:rPr>
        <w:t>рангкунанда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истифода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бурда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мешавад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$A)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Нохт;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 w:rsidRPr="00FC52C1">
        <w:rPr>
          <w:rFonts w:ascii="Times New Roman Tj" w:hAnsi="Times New Roman Tj" w:cs="Times New Roman"/>
          <w:lang w:val="tg-Cyrl-TJ"/>
        </w:rPr>
        <w:t>B)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Романовский;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$C)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Май—Грюнвалд;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 w:rsidRPr="00FC52C1">
        <w:rPr>
          <w:rFonts w:ascii="Times New Roman Tj" w:hAnsi="Times New Roman Tj" w:cs="Times New Roman"/>
          <w:lang w:val="tg-Cyrl-TJ"/>
        </w:rPr>
        <w:t xml:space="preserve">D) </w:t>
      </w:r>
      <w:r w:rsidRPr="00FC52C1">
        <w:rPr>
          <w:rFonts w:ascii="Times New Roman Tj" w:hAnsi="Times New Roman Tj" w:cs="Times New Roman"/>
          <w:bCs/>
          <w:lang w:val="tg-Cyrl-TJ"/>
        </w:rPr>
        <w:t>Ма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лулиметилени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кабуд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>$E)</w:t>
      </w:r>
      <w:r>
        <w:rPr>
          <w:rFonts w:ascii="Times New Roman Tj" w:hAnsi="Times New Roman Tj" w:cs="Times New Roman"/>
          <w:lang w:val="tg-Cyrl-TJ"/>
        </w:rPr>
        <w:t xml:space="preserve"> </w:t>
      </w:r>
      <w:r w:rsidRPr="00FC52C1">
        <w:rPr>
          <w:rFonts w:ascii="Times New Roman Tj" w:hAnsi="Times New Roman Tj" w:cs="Times New Roman"/>
          <w:bCs/>
          <w:lang w:val="tg-Cyrl-TJ"/>
        </w:rPr>
        <w:t>Лазури Берлин</w:t>
      </w:r>
      <w:r w:rsidRPr="00FC52C1">
        <w:rPr>
          <w:rFonts w:ascii="Times New Roman" w:hAnsi="Times New Roman" w:cs="Times New Roman"/>
          <w:bCs/>
          <w:lang w:val="tg-Cyrl-TJ"/>
        </w:rPr>
        <w:t>ӣ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07607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C52C1">
        <w:rPr>
          <w:rFonts w:ascii="Times New Roman Tj" w:hAnsi="Times New Roman Tj" w:cs="Times New Roman"/>
          <w:lang w:val="tg-Cyrl-TJ"/>
        </w:rPr>
        <w:t xml:space="preserve"> </w:t>
      </w:r>
      <w:r>
        <w:rPr>
          <w:rFonts w:ascii="Palatino Linotype" w:hAnsi="Palatino Linotype"/>
          <w:b/>
          <w:bCs/>
          <w:lang w:val="tg-Cyrl-TJ"/>
        </w:rPr>
        <w:t>@</w:t>
      </w:r>
      <w:r w:rsidRPr="00FC52C1">
        <w:rPr>
          <w:rFonts w:ascii="Times New Roman Tj" w:hAnsi="Times New Roman Tj" w:cs="Times New Roman"/>
          <w:lang w:val="tg-Cyrl-TJ"/>
        </w:rPr>
        <w:t xml:space="preserve">6. </w:t>
      </w:r>
      <w:r w:rsidRPr="00FC52C1">
        <w:rPr>
          <w:rFonts w:ascii="Times New Roman Tj" w:hAnsi="Times New Roman Tj" w:cs="Times New Roman"/>
          <w:bCs/>
          <w:lang w:val="tg-Cyrl-TJ"/>
        </w:rPr>
        <w:t>Кадомма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лул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дар зер номбаршудабарои муайян намудани суръати такшоншавии эритросит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истифода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бурда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мешавад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 w:rsidRPr="00FC52C1">
        <w:rPr>
          <w:rFonts w:ascii="Times New Roman Tj" w:hAnsi="Times New Roman Tj" w:cs="Times New Roman"/>
          <w:bCs/>
          <w:lang w:val="tg-Cyrl-TJ"/>
        </w:rPr>
        <w:t>30 г/л ма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лулисирко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>B)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ма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лули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0,1 N</w:t>
      </w:r>
      <w:r w:rsidRPr="00FC52C1">
        <w:rPr>
          <w:rFonts w:ascii="Times New Roman Tj" w:hAnsi="Times New Roman Tj" w:cs="Times New Roman Tj"/>
          <w:bCs/>
          <w:lang w:val="tg-Cyrl-TJ"/>
        </w:rPr>
        <w:t>Н</w:t>
      </w:r>
      <w:r w:rsidRPr="00FC52C1">
        <w:rPr>
          <w:rFonts w:ascii="Times New Roman Tj" w:hAnsi="Times New Roman Tj" w:cs="Times New Roman"/>
          <w:bCs/>
          <w:lang w:val="tg-Cyrl-TJ"/>
        </w:rPr>
        <w:t>CI;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$C)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35 г/л ма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лули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"/>
          <w:bCs/>
        </w:rPr>
        <w:t>N</w:t>
      </w:r>
      <w:r w:rsidRPr="00FC52C1">
        <w:rPr>
          <w:rFonts w:ascii="Times New Roman Tj" w:hAnsi="Times New Roman Tj" w:cs="Times New Roman"/>
          <w:bCs/>
          <w:lang w:val="tg-Cyrl-TJ"/>
        </w:rPr>
        <w:t>а</w:t>
      </w:r>
      <w:r w:rsidRPr="00FC52C1">
        <w:rPr>
          <w:rFonts w:ascii="Times New Roman Tj" w:hAnsi="Times New Roman Tj" w:cs="Times New Roman"/>
          <w:bCs/>
        </w:rPr>
        <w:t>CI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 w:rsidRPr="00FC52C1">
        <w:rPr>
          <w:rFonts w:ascii="Times New Roman Tj" w:hAnsi="Times New Roman Tj" w:cs="Times New Roman"/>
          <w:lang w:val="tg-Cyrl-TJ"/>
        </w:rPr>
        <w:t xml:space="preserve">D) </w:t>
      </w:r>
      <w:r w:rsidRPr="00FC52C1">
        <w:rPr>
          <w:rFonts w:ascii="Times New Roman Tj" w:hAnsi="Times New Roman Tj" w:cs="Times New Roman"/>
          <w:bCs/>
          <w:lang w:val="tg-Cyrl-TJ"/>
        </w:rPr>
        <w:t>37 г/л ма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лулинатрийи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турши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лиму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>$E)</w:t>
      </w:r>
      <w:r>
        <w:rPr>
          <w:rFonts w:ascii="Times New Roman Tj" w:hAnsi="Times New Roman Tj" w:cs="Times New Roman"/>
          <w:lang w:val="tg-Cyrl-TJ"/>
        </w:rPr>
        <w:t xml:space="preserve"> </w:t>
      </w:r>
      <w:r w:rsidRPr="00FC52C1">
        <w:rPr>
          <w:rFonts w:ascii="Times New Roman Tj" w:hAnsi="Times New Roman Tj" w:cs="Times New Roman"/>
          <w:bCs/>
          <w:lang w:val="tg-Cyrl-TJ"/>
        </w:rPr>
        <w:t>100 г/л ма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лулихлоридинатрий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b/>
          <w:bCs/>
          <w:lang w:val="tg-Cyrl-TJ"/>
        </w:rPr>
        <w:t>@</w:t>
      </w:r>
      <w:r w:rsidRPr="00FC52C1">
        <w:rPr>
          <w:rFonts w:ascii="Times New Roman Tj" w:hAnsi="Times New Roman Tj" w:cs="Times New Roman"/>
          <w:lang w:val="tg-Cyrl-TJ"/>
        </w:rPr>
        <w:t>7.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Сарчашмаи хатобарои муайян намуданисуръати такшоншавии эритросит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ин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оянд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$A) </w:t>
      </w:r>
      <w:r>
        <w:rPr>
          <w:rFonts w:ascii="Times New Roman Tj" w:hAnsi="Times New Roman Tj" w:cs="Times New Roman"/>
          <w:lang w:val="tg-Cyrl-TJ"/>
        </w:rPr>
        <w:t xml:space="preserve"> </w:t>
      </w:r>
      <w:r w:rsidRPr="00FC52C1">
        <w:rPr>
          <w:rFonts w:ascii="Times New Roman Tj" w:hAnsi="Times New Roman Tj" w:cs="Times New Roman"/>
          <w:bCs/>
          <w:lang w:val="tg-Cyrl-TJ"/>
        </w:rPr>
        <w:t>Таносуби нодурусти микдори хун ва ма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лули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ситрати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натрий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 w:rsidRPr="00FC52C1">
        <w:rPr>
          <w:rFonts w:ascii="Times New Roman Tj" w:hAnsi="Times New Roman Tj" w:cs="Times New Roman"/>
          <w:lang w:val="tg-Cyrl-TJ"/>
        </w:rPr>
        <w:t>B)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осилшавии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лах</w:t>
      </w:r>
      <w:r w:rsidRPr="00FC52C1">
        <w:rPr>
          <w:rFonts w:ascii="Times New Roman Tj" w:hAnsi="Times New Roman Tj" w:cs="Times New Roman"/>
          <w:bCs/>
          <w:lang w:val="tg-Cyrl-TJ"/>
        </w:rPr>
        <w:t>таи хун;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$C)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олати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хамии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капилляр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 xml:space="preserve">D)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Риоя накарданире</w:t>
      </w:r>
      <w:r w:rsidRPr="00FC52C1">
        <w:rPr>
          <w:rFonts w:ascii="Times New Roman" w:hAnsi="Times New Roman" w:cs="Times New Roman"/>
          <w:bCs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lang w:val="tg-Cyrl-TJ"/>
        </w:rPr>
        <w:t>аи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арорат</w:t>
      </w:r>
      <w:r w:rsidRPr="00FC52C1">
        <w:rPr>
          <w:rFonts w:ascii="Times New Roman" w:hAnsi="Times New Roman" w:cs="Times New Roman"/>
          <w:bCs/>
          <w:lang w:val="tg-Cyrl-TJ"/>
        </w:rPr>
        <w:t>ӣ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>$E)</w:t>
      </w:r>
      <w:r w:rsidRPr="00FC52C1">
        <w:rPr>
          <w:rFonts w:ascii="Times New Roman Tj" w:hAnsi="Times New Roman Tj" w:cs="Times New Roman"/>
          <w:lang w:val="tg-Cyrl-TJ"/>
        </w:rPr>
        <w:t xml:space="preserve"> 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ама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" w:hAnsi="Times New Roman" w:cs="Times New Roman"/>
          <w:bCs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lang w:val="tg-Cyrl-TJ"/>
        </w:rPr>
        <w:t>авоб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дурустанд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b/>
          <w:bCs/>
          <w:lang w:val="ru-RU"/>
        </w:rPr>
        <w:t>@</w:t>
      </w:r>
      <w:r w:rsidRPr="00FC52C1">
        <w:rPr>
          <w:rFonts w:ascii="Times New Roman Tj" w:hAnsi="Times New Roman Tj" w:cs="Times New Roman"/>
          <w:lang w:val="tg-Cyrl-TJ"/>
        </w:rPr>
        <w:t>8.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Камераи Горяеваро истифода мебаранд барои 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исоб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намудани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Pr="00FC52C1">
        <w:rPr>
          <w:rFonts w:ascii="Times New Roman Tj" w:hAnsi="Times New Roman Tj" w:cs="Times New Roman"/>
          <w:bCs/>
          <w:lang w:val="tg-Cyrl-TJ"/>
        </w:rPr>
        <w:t>Эритросит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>B)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Лейкосит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$C)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Сперматозоид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 xml:space="preserve">D) </w:t>
      </w:r>
      <w:r w:rsidRPr="00FC52C1">
        <w:rPr>
          <w:rFonts w:ascii="Times New Roman Tj" w:hAnsi="Times New Roman Tj" w:cs="Times New Roman"/>
          <w:bCs/>
          <w:lang w:val="tg-Cyrl-TJ"/>
        </w:rPr>
        <w:t>Тромбосит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>$E)</w:t>
      </w:r>
      <w:r w:rsidRPr="00FC52C1">
        <w:rPr>
          <w:rFonts w:ascii="Times New Roman Tj" w:hAnsi="Times New Roman Tj" w:cs="Times New Roman"/>
          <w:lang w:val="tg-Cyrl-TJ"/>
        </w:rPr>
        <w:t xml:space="preserve">  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ама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" w:hAnsi="Times New Roman" w:cs="Times New Roman"/>
          <w:bCs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lang w:val="tg-Cyrl-TJ"/>
        </w:rPr>
        <w:t>авоб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дурустанд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E05EBC">
        <w:rPr>
          <w:rFonts w:ascii="Palatino Linotype" w:hAnsi="Palatino Linotype"/>
          <w:b/>
          <w:bCs/>
          <w:lang w:val="tg-Cyrl-TJ"/>
        </w:rPr>
        <w:t>@</w:t>
      </w:r>
      <w:r w:rsidRPr="00FC52C1">
        <w:rPr>
          <w:rFonts w:ascii="Times New Roman Tj" w:hAnsi="Times New Roman Tj" w:cs="Times New Roman"/>
          <w:lang w:val="tg-Cyrl-TJ"/>
        </w:rPr>
        <w:t xml:space="preserve">9. </w:t>
      </w:r>
      <w:r w:rsidRPr="00FC52C1">
        <w:rPr>
          <w:rFonts w:ascii="Times New Roman Tj" w:hAnsi="Times New Roman Tj" w:cs="Times New Roman"/>
          <w:bCs/>
          <w:lang w:val="tg-Cyrl-TJ"/>
        </w:rPr>
        <w:t>Усули да</w:t>
      </w:r>
      <w:r w:rsidRPr="00FC52C1">
        <w:rPr>
          <w:rFonts w:ascii="Times New Roman" w:hAnsi="Times New Roman" w:cs="Times New Roman"/>
          <w:bCs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lang w:val="tg-Cyrl-TJ"/>
        </w:rPr>
        <w:t>и</w:t>
      </w:r>
      <w:r w:rsidRPr="00FC52C1">
        <w:rPr>
          <w:rFonts w:ascii="Times New Roman" w:hAnsi="Times New Roman" w:cs="Times New Roman"/>
          <w:bCs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lang w:val="tg-Cyrl-TJ"/>
        </w:rPr>
        <w:t>имуайян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намуданигемоглобин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ин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кадом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аст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Pr="00FC52C1">
        <w:rPr>
          <w:rFonts w:ascii="Times New Roman Tj" w:hAnsi="Times New Roman Tj" w:cs="Times New Roman"/>
          <w:bCs/>
          <w:lang w:val="tg-Cyrl-TJ"/>
        </w:rPr>
        <w:t>Муайян намуданигематинитурши намакин;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>B)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Муайян намуданикарбоксигемоглобин;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$C)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Усули сианметгемоглобин</w:t>
      </w:r>
      <w:r w:rsidRPr="00FC52C1">
        <w:rPr>
          <w:rFonts w:ascii="Times New Roman" w:hAnsi="Times New Roman" w:cs="Times New Roman"/>
          <w:bCs/>
          <w:lang w:val="tg-Cyrl-TJ"/>
        </w:rPr>
        <w:t>ӣ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 xml:space="preserve">D)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Муайян намудани метгемоглобин;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>$E)</w:t>
      </w:r>
      <w:r w:rsidRPr="00FC52C1">
        <w:rPr>
          <w:rFonts w:ascii="Times New Roman Tj" w:hAnsi="Times New Roman Tj" w:cs="Times New Roman"/>
          <w:lang w:val="tg-Cyrl-TJ"/>
        </w:rPr>
        <w:t xml:space="preserve"> 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ама</w:t>
      </w:r>
      <w:r w:rsidRPr="00FC52C1">
        <w:rPr>
          <w:rFonts w:ascii="Times New Roman" w:hAnsi="Times New Roman" w:cs="Times New Roman"/>
          <w:bCs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lang w:val="tg-Cyrl-TJ"/>
        </w:rPr>
        <w:t>авоб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нодурустанд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E05EBC">
        <w:rPr>
          <w:rFonts w:ascii="Palatino Linotype" w:hAnsi="Palatino Linotype"/>
          <w:b/>
          <w:bCs/>
          <w:lang w:val="tg-Cyrl-TJ"/>
        </w:rPr>
        <w:t>@</w:t>
      </w:r>
      <w:r w:rsidRPr="00FC52C1">
        <w:rPr>
          <w:rFonts w:ascii="Times New Roman Tj" w:hAnsi="Times New Roman Tj" w:cs="Times New Roman"/>
          <w:lang w:val="tg-Cyrl-TJ"/>
        </w:rPr>
        <w:t xml:space="preserve">10. </w:t>
      </w:r>
      <w:r w:rsidRPr="00FC52C1">
        <w:rPr>
          <w:rFonts w:ascii="Times New Roman Tj" w:hAnsi="Times New Roman Tj" w:cs="Times New Roman"/>
          <w:bCs/>
          <w:lang w:val="tg-Cyrl-TJ"/>
        </w:rPr>
        <w:t>Микдоримутла</w:t>
      </w:r>
      <w:r w:rsidRPr="00FC52C1">
        <w:rPr>
          <w:rFonts w:ascii="Times New Roman" w:hAnsi="Times New Roman" w:cs="Times New Roman"/>
          <w:bCs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lang w:val="tg-Cyrl-TJ"/>
        </w:rPr>
        <w:t>илейк</w:t>
      </w:r>
      <w:r w:rsidRPr="00FC52C1">
        <w:rPr>
          <w:rFonts w:ascii="Times New Roman Tj" w:hAnsi="Times New Roman Tj" w:cs="Times New Roman"/>
          <w:bCs/>
          <w:lang w:val="tg-Cyrl-TJ"/>
        </w:rPr>
        <w:t>осит гуфта чиро мефа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манд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Ми</w:t>
      </w:r>
      <w:r w:rsidRPr="00FC52C1">
        <w:rPr>
          <w:rFonts w:ascii="Times New Roman" w:hAnsi="Times New Roman" w:cs="Times New Roman"/>
          <w:bCs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lang w:val="tg-Cyrl-TJ"/>
        </w:rPr>
        <w:t>дори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фоизии намуд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ало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идаилейкосит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дарлейкоформула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>B)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Ми</w:t>
      </w:r>
      <w:r w:rsidRPr="00FC52C1">
        <w:rPr>
          <w:rFonts w:ascii="Times New Roman" w:hAnsi="Times New Roman" w:cs="Times New Roman"/>
          <w:bCs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lang w:val="tg-Cyrl-TJ"/>
        </w:rPr>
        <w:t>дори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лейкосит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одар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1 </w:t>
      </w:r>
      <w:r w:rsidRPr="00FC52C1">
        <w:rPr>
          <w:rFonts w:ascii="Times New Roman Tj" w:hAnsi="Times New Roman Tj" w:cs="Times New Roman Tj"/>
          <w:bCs/>
          <w:lang w:val="tg-Cyrl-TJ"/>
        </w:rPr>
        <w:t>л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хун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$C)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Ми</w:t>
      </w:r>
      <w:r w:rsidRPr="00FC52C1">
        <w:rPr>
          <w:rFonts w:ascii="Times New Roman" w:hAnsi="Times New Roman" w:cs="Times New Roman"/>
          <w:bCs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lang w:val="tg-Cyrl-TJ"/>
        </w:rPr>
        <w:t>до</w:t>
      </w:r>
      <w:r w:rsidRPr="00FC52C1">
        <w:rPr>
          <w:rFonts w:ascii="Times New Roman Tj" w:hAnsi="Times New Roman Tj" w:cs="Times New Roman"/>
          <w:bCs/>
          <w:lang w:val="tg-Cyrl-TJ"/>
        </w:rPr>
        <w:t>ри лейкосит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дар молишаки хуни 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 xml:space="preserve">D)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ама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" w:hAnsi="Times New Roman" w:cs="Times New Roman"/>
          <w:bCs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lang w:val="tg-Cyrl-TJ"/>
        </w:rPr>
        <w:t>авоб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дурустанд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>$E)</w:t>
      </w:r>
      <w:r w:rsidRPr="00FC52C1">
        <w:rPr>
          <w:rFonts w:ascii="Times New Roman Tj" w:hAnsi="Times New Roman Tj" w:cs="Times New Roman"/>
          <w:lang w:val="tg-Cyrl-TJ"/>
        </w:rPr>
        <w:t xml:space="preserve">  </w:t>
      </w:r>
      <w:r w:rsidRPr="00FC52C1">
        <w:rPr>
          <w:rFonts w:ascii="Times New Roman" w:hAnsi="Times New Roman" w:cs="Times New Roman"/>
          <w:bCs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lang w:val="tg-Cyrl-TJ"/>
        </w:rPr>
        <w:t>авоби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дуруст нест;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E05EBC">
        <w:rPr>
          <w:rFonts w:ascii="Palatino Linotype" w:hAnsi="Palatino Linotype"/>
          <w:b/>
          <w:bCs/>
          <w:lang w:val="ru-RU"/>
        </w:rPr>
        <w:t>@</w:t>
      </w:r>
      <w:r>
        <w:rPr>
          <w:rFonts w:ascii="Times New Roman Tj" w:hAnsi="Times New Roman Tj" w:cs="Times New Roman"/>
          <w:lang w:val="tg-Cyrl-TJ"/>
        </w:rPr>
        <w:t>1</w:t>
      </w:r>
      <w:r w:rsidRPr="00FC52C1">
        <w:rPr>
          <w:rFonts w:ascii="Times New Roman Tj" w:hAnsi="Times New Roman Tj" w:cs="Times New Roman"/>
          <w:lang w:val="tg-Cyrl-TJ"/>
        </w:rPr>
        <w:t xml:space="preserve">1. </w:t>
      </w:r>
      <w:r w:rsidRPr="00FC52C1">
        <w:rPr>
          <w:rFonts w:ascii="Times New Roman Tj" w:hAnsi="Times New Roman Tj" w:cs="Times New Roman"/>
          <w:bCs/>
          <w:lang w:val="tg-Cyrl-TJ"/>
        </w:rPr>
        <w:t>Хангоми кадом бемор</w:t>
      </w:r>
      <w:r w:rsidRPr="00FC52C1">
        <w:rPr>
          <w:rFonts w:ascii="Times New Roman" w:hAnsi="Times New Roman" w:cs="Times New Roman"/>
          <w:bCs/>
          <w:lang w:val="tg-Cyrl-TJ"/>
        </w:rPr>
        <w:t>ӣ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ми</w:t>
      </w:r>
      <w:r w:rsidRPr="00FC52C1">
        <w:rPr>
          <w:rFonts w:ascii="Times New Roman" w:hAnsi="Times New Roman" w:cs="Times New Roman"/>
          <w:bCs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lang w:val="tg-Cyrl-TJ"/>
        </w:rPr>
        <w:t>дори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зи</w:t>
      </w:r>
      <w:r w:rsidRPr="00FC52C1">
        <w:rPr>
          <w:rFonts w:ascii="Times New Roman Tj" w:hAnsi="Times New Roman Tj" w:cs="Times New Roman"/>
          <w:bCs/>
          <w:lang w:val="tg-Cyrl-TJ"/>
        </w:rPr>
        <w:t>ёди лейкосит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дида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мешавад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Илти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оби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ин</w:t>
      </w:r>
      <w:r w:rsidRPr="00FC52C1">
        <w:rPr>
          <w:rFonts w:ascii="Times New Roman" w:hAnsi="Times New Roman" w:cs="Times New Roman"/>
          <w:bCs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lang w:val="tg-Cyrl-TJ"/>
        </w:rPr>
        <w:t>ибозии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шуш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bCs/>
          <w:lang w:val="tg-Cyrl-TJ"/>
        </w:rPr>
        <w:t>крупозная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пневмония</w:t>
      </w:r>
      <w:r w:rsidRPr="00FC52C1">
        <w:rPr>
          <w:rFonts w:ascii="Times New Roman Tj" w:hAnsi="Times New Roman Tj" w:cs="Times New Roman"/>
          <w:bCs/>
          <w:lang w:val="tg-Cyrl-TJ"/>
        </w:rPr>
        <w:t>) 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>B)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Миелолейкози музмин;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$C)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Эндокардити бардавоми септик</w:t>
      </w:r>
      <w:r w:rsidRPr="00FC52C1">
        <w:rPr>
          <w:rFonts w:ascii="Times New Roman" w:hAnsi="Times New Roman" w:cs="Times New Roman"/>
          <w:bCs/>
          <w:lang w:val="tg-Cyrl-TJ"/>
        </w:rPr>
        <w:t>ӣ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 xml:space="preserve">D)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Сактаи дил;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>$E)</w:t>
      </w:r>
      <w:r w:rsidRPr="00FC52C1">
        <w:rPr>
          <w:rFonts w:ascii="Times New Roman Tj" w:hAnsi="Times New Roman Tj" w:cs="Times New Roman"/>
          <w:lang w:val="tg-Cyrl-TJ"/>
        </w:rPr>
        <w:t xml:space="preserve">  </w:t>
      </w:r>
      <w:r w:rsidRPr="00FC52C1">
        <w:rPr>
          <w:rFonts w:ascii="Times New Roman Tj" w:hAnsi="Times New Roman Tj" w:cs="Times New Roman"/>
          <w:bCs/>
          <w:lang w:val="tg-Cyrl-TJ"/>
        </w:rPr>
        <w:t>Гепатити вирус</w:t>
      </w:r>
      <w:r w:rsidRPr="00FC52C1">
        <w:rPr>
          <w:rFonts w:ascii="Times New Roman" w:hAnsi="Times New Roman" w:cs="Times New Roman"/>
          <w:bCs/>
          <w:lang w:val="tg-Cyrl-TJ"/>
        </w:rPr>
        <w:t>ӣ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C52C1">
        <w:rPr>
          <w:rFonts w:ascii="Times New Roman Tj" w:hAnsi="Times New Roman Tj" w:cs="Times New Roman"/>
          <w:lang w:val="tg-Cyrl-TJ"/>
        </w:rPr>
        <w:t xml:space="preserve"> </w:t>
      </w:r>
      <w:r w:rsidRPr="00E05EBC">
        <w:rPr>
          <w:rFonts w:ascii="Palatino Linotype" w:hAnsi="Palatino Linotype"/>
          <w:b/>
          <w:bCs/>
          <w:lang w:val="tg-Cyrl-TJ"/>
        </w:rPr>
        <w:t>@</w:t>
      </w:r>
      <w:r w:rsidRPr="00FC52C1">
        <w:rPr>
          <w:rFonts w:ascii="Times New Roman Tj" w:hAnsi="Times New Roman Tj" w:cs="Times New Roman"/>
          <w:lang w:val="tg-Cyrl-TJ"/>
        </w:rPr>
        <w:t xml:space="preserve">12. 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ангоми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уфунат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шадиди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бактериал</w:t>
      </w:r>
      <w:r w:rsidRPr="00FC52C1">
        <w:rPr>
          <w:rFonts w:ascii="Times New Roman" w:hAnsi="Times New Roman" w:cs="Times New Roman"/>
          <w:bCs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lang w:val="tg-Cyrl-TJ"/>
        </w:rPr>
        <w:t>зиёд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дида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мешавад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Эозинофилия;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>B)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Нейтрофилез;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$C)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Лимфоситоз;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 xml:space="preserve">D)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Моноситоз;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>$E)</w:t>
      </w:r>
      <w:r w:rsidRPr="00FC52C1">
        <w:rPr>
          <w:rFonts w:ascii="Times New Roman Tj" w:hAnsi="Times New Roman Tj" w:cs="Times New Roman"/>
          <w:lang w:val="tg-Cyrl-TJ"/>
        </w:rPr>
        <w:t xml:space="preserve">  </w:t>
      </w:r>
      <w:r w:rsidRPr="00FC52C1">
        <w:rPr>
          <w:rFonts w:ascii="Times New Roman Tj" w:hAnsi="Times New Roman Tj" w:cs="Times New Roman"/>
          <w:bCs/>
          <w:lang w:val="tg-Cyrl-TJ"/>
        </w:rPr>
        <w:t>Зиёдбудани ми</w:t>
      </w:r>
      <w:r w:rsidRPr="00FC52C1">
        <w:rPr>
          <w:rFonts w:ascii="Times New Roman" w:hAnsi="Times New Roman" w:cs="Times New Roman"/>
          <w:bCs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lang w:val="tg-Cyrl-TJ"/>
        </w:rPr>
        <w:t>дорибазофил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lang w:val="tg-Cyrl-TJ"/>
        </w:rPr>
      </w:pP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C52C1">
        <w:rPr>
          <w:rFonts w:ascii="Times New Roman Tj" w:hAnsi="Times New Roman Tj" w:cs="Times New Roman"/>
          <w:lang w:val="tg-Cyrl-TJ"/>
        </w:rPr>
        <w:t xml:space="preserve"> </w:t>
      </w:r>
      <w:r w:rsidRPr="00E05EBC">
        <w:rPr>
          <w:rFonts w:ascii="Palatino Linotype" w:hAnsi="Palatino Linotype"/>
          <w:b/>
          <w:bCs/>
          <w:lang w:val="tg-Cyrl-TJ"/>
        </w:rPr>
        <w:t>@</w:t>
      </w:r>
      <w:r w:rsidRPr="00FC52C1">
        <w:rPr>
          <w:rFonts w:ascii="Times New Roman Tj" w:hAnsi="Times New Roman Tj" w:cs="Times New Roman"/>
          <w:lang w:val="tg-Cyrl-TJ"/>
        </w:rPr>
        <w:t xml:space="preserve">13. 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ангоми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уфунат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вирус</w:t>
      </w:r>
      <w:r w:rsidRPr="00FC52C1">
        <w:rPr>
          <w:rFonts w:ascii="Times New Roman" w:hAnsi="Times New Roman" w:cs="Times New Roman"/>
          <w:bCs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lang w:val="tg-Cyrl-TJ"/>
        </w:rPr>
        <w:t>зиёд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дида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мешавад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Pr="00FC52C1">
        <w:rPr>
          <w:rFonts w:ascii="Times New Roman Tj" w:hAnsi="Times New Roman Tj" w:cs="Times New Roman"/>
          <w:bCs/>
          <w:lang w:val="tg-Cyrl-TJ"/>
        </w:rPr>
        <w:t>Нейтрофилез;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>B)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Эозинофилия;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$C)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Лимфоситоз;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 xml:space="preserve">D)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Зиёд шудани ми</w:t>
      </w:r>
      <w:r w:rsidRPr="00FC52C1">
        <w:rPr>
          <w:rFonts w:ascii="Times New Roman" w:hAnsi="Times New Roman" w:cs="Times New Roman"/>
          <w:bCs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lang w:val="tg-Cyrl-TJ"/>
        </w:rPr>
        <w:t>дори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базофил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>$E)</w:t>
      </w:r>
      <w:r w:rsidRPr="00FC52C1">
        <w:rPr>
          <w:rFonts w:ascii="Times New Roman Tj" w:hAnsi="Times New Roman Tj" w:cs="Times New Roman"/>
          <w:lang w:val="tg-Cyrl-TJ"/>
        </w:rPr>
        <w:t xml:space="preserve">  </w:t>
      </w:r>
      <w:r w:rsidRPr="00FC52C1">
        <w:rPr>
          <w:rFonts w:ascii="Times New Roman Tj" w:hAnsi="Times New Roman Tj" w:cs="Times New Roman"/>
          <w:bCs/>
          <w:lang w:val="tg-Cyrl-TJ"/>
        </w:rPr>
        <w:t>Пайдоишиэритрокариосит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b/>
          <w:bCs/>
          <w:lang w:val="tg-Cyrl-TJ"/>
        </w:rPr>
        <w:t>@</w:t>
      </w:r>
      <w:r w:rsidRPr="00FC52C1">
        <w:rPr>
          <w:rFonts w:ascii="Times New Roman Tj" w:hAnsi="Times New Roman Tj" w:cs="Times New Roman"/>
          <w:lang w:val="tg-Cyrl-TJ"/>
        </w:rPr>
        <w:t xml:space="preserve">14. </w:t>
      </w:r>
      <w:r w:rsidRPr="00FC52C1">
        <w:rPr>
          <w:rFonts w:ascii="Times New Roman Tj" w:hAnsi="Times New Roman Tj" w:cs="Times New Roman"/>
          <w:bCs/>
          <w:lang w:val="tg-Cyrl-TJ"/>
        </w:rPr>
        <w:t>Кадом махсусият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гемограмма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ангоми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аномалияи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пелгерии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лейкосит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хос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аст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Лейкоситоз;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>B)</w:t>
      </w:r>
      <w:r w:rsidRPr="00FC52C1">
        <w:rPr>
          <w:rFonts w:ascii="Times New Roman Tj" w:hAnsi="Times New Roman Tj" w:cs="Times New Roman"/>
          <w:bCs/>
          <w:lang w:val="tg-Cyrl-TJ"/>
        </w:rPr>
        <w:t>СТЭ-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баланд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$C)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Гиперсегментатсияиядрои нейтрофил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 xml:space="preserve">D)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Гипосегментатсия вапикнозиядроинейтрофил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>$E)</w:t>
      </w:r>
      <w:r w:rsidRPr="00FC52C1">
        <w:rPr>
          <w:rFonts w:ascii="Times New Roman Tj" w:hAnsi="Times New Roman Tj" w:cs="Times New Roman"/>
          <w:lang w:val="tg-Cyrl-TJ"/>
        </w:rPr>
        <w:t xml:space="preserve">  </w:t>
      </w:r>
      <w:r w:rsidRPr="00FC52C1">
        <w:rPr>
          <w:rFonts w:ascii="Times New Roman Tj" w:hAnsi="Times New Roman Tj" w:cs="Times New Roman"/>
          <w:bCs/>
          <w:lang w:val="tg-Cyrl-TJ"/>
        </w:rPr>
        <w:t>Паст шудани ми</w:t>
      </w:r>
      <w:r w:rsidRPr="00FC52C1">
        <w:rPr>
          <w:rFonts w:ascii="Times New Roman" w:hAnsi="Times New Roman" w:cs="Times New Roman"/>
          <w:bCs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lang w:val="tg-Cyrl-TJ"/>
        </w:rPr>
        <w:t>дори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гемоглобин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E05EBC">
        <w:rPr>
          <w:rFonts w:ascii="Palatino Linotype" w:hAnsi="Palatino Linotype"/>
          <w:b/>
          <w:bCs/>
          <w:lang w:val="ru-RU"/>
        </w:rPr>
        <w:t>@</w:t>
      </w:r>
      <w:r w:rsidRPr="00FC52C1">
        <w:rPr>
          <w:rFonts w:ascii="Times New Roman Tj" w:hAnsi="Times New Roman Tj" w:cs="Times New Roman"/>
          <w:lang w:val="tg-Cyrl-TJ"/>
        </w:rPr>
        <w:t xml:space="preserve">15. 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ангоми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кадом бемор</w:t>
      </w:r>
      <w:r w:rsidRPr="00FC52C1">
        <w:rPr>
          <w:rFonts w:ascii="Times New Roman" w:hAnsi="Times New Roman" w:cs="Times New Roman"/>
          <w:bCs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lang w:val="tg-Cyrl-TJ"/>
        </w:rPr>
        <w:t>дар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мо</w:t>
      </w:r>
      <w:r w:rsidRPr="00FC52C1">
        <w:rPr>
          <w:rFonts w:ascii="Times New Roman Tj" w:hAnsi="Times New Roman Tj" w:cs="Times New Roman"/>
          <w:bCs/>
          <w:lang w:val="tg-Cyrl-TJ"/>
        </w:rPr>
        <w:t>лишаки хунсояиГумпрехтро дидан мумкин аст.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Сепсис;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>B)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Диабет;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$C)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Лимфолейкози музмин;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 xml:space="preserve">D)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Лейкози шадид;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>$E)</w:t>
      </w:r>
      <w:r w:rsidRPr="00FC52C1">
        <w:rPr>
          <w:rFonts w:ascii="Times New Roman Tj" w:hAnsi="Times New Roman Tj" w:cs="Times New Roman"/>
          <w:lang w:val="tg-Cyrl-TJ"/>
        </w:rPr>
        <w:t xml:space="preserve">  </w:t>
      </w:r>
      <w:r w:rsidRPr="00FC52C1">
        <w:rPr>
          <w:rFonts w:ascii="Times New Roman Tj" w:hAnsi="Times New Roman Tj" w:cs="Times New Roman"/>
          <w:bCs/>
          <w:lang w:val="tg-Cyrl-TJ"/>
        </w:rPr>
        <w:t>Миелолейкози музмин;</w:t>
      </w:r>
    </w:p>
    <w:p w:rsidR="002F494B" w:rsidRPr="00E05EBC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C52C1">
        <w:rPr>
          <w:rFonts w:ascii="Times New Roman Tj" w:hAnsi="Times New Roman Tj" w:cs="Times New Roman"/>
          <w:lang w:val="tg-Cyrl-TJ"/>
        </w:rPr>
        <w:t xml:space="preserve"> </w:t>
      </w:r>
      <w:r w:rsidRPr="00E05EBC">
        <w:rPr>
          <w:rFonts w:ascii="Palatino Linotype" w:hAnsi="Palatino Linotype"/>
          <w:b/>
          <w:bCs/>
          <w:lang w:val="ru-RU"/>
        </w:rPr>
        <w:t>@</w:t>
      </w:r>
      <w:r w:rsidRPr="00FC52C1">
        <w:rPr>
          <w:rFonts w:ascii="Times New Roman Tj" w:hAnsi="Times New Roman Tj" w:cs="Times New Roman"/>
          <w:lang w:val="tg-Cyrl-TJ"/>
        </w:rPr>
        <w:t>16.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Эозинофилия бештар дида мешавад, 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ангоми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Уфунат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оивируснок</w:t>
      </w:r>
      <w:r w:rsidRPr="00FC52C1">
        <w:rPr>
          <w:rFonts w:ascii="Times New Roman Tj" w:hAnsi="Times New Roman Tj" w:cs="Times New Roman"/>
          <w:bCs/>
          <w:lang w:val="tg-Cyrl-TJ"/>
        </w:rPr>
        <w:t>;</w:t>
      </w:r>
    </w:p>
    <w:p w:rsidR="002F494B" w:rsidRPr="00FC52C1" w:rsidRDefault="002F494B" w:rsidP="003279D5">
      <w:pPr>
        <w:pStyle w:val="BodyText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Pr="00FC52C1">
        <w:rPr>
          <w:rFonts w:ascii="Times New Roman Tj" w:hAnsi="Times New Roman Tj" w:cs="Times New Roman"/>
          <w:lang w:val="tg-Cyrl-TJ"/>
        </w:rPr>
        <w:t>B)</w:t>
      </w:r>
      <w:r w:rsidRPr="00FC52C1">
        <w:rPr>
          <w:rFonts w:ascii="Times New Roman Tj" w:hAnsi="Times New Roman Tj" w:cs="Times New Roman"/>
          <w:bCs/>
          <w:lang w:val="tg-Cyrl-TJ"/>
        </w:rPr>
        <w:t>Реаксия</w:t>
      </w:r>
      <w:r w:rsidRPr="00FC52C1">
        <w:rPr>
          <w:rFonts w:ascii="Times New Roman" w:hAnsi="Times New Roman" w:cs="Times New Roman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бодигарм</w:t>
      </w:r>
      <w:r w:rsidRPr="00FC52C1">
        <w:rPr>
          <w:rFonts w:ascii="Times New Roman" w:hAnsi="Times New Roman" w:cs="Times New Roman"/>
          <w:bCs/>
          <w:lang w:val="tg-Cyrl-TJ"/>
        </w:rPr>
        <w:t>ӣ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bCs/>
          <w:lang w:val="tg-Cyrl-TJ"/>
        </w:rPr>
        <w:t>аллерг</w:t>
      </w:r>
      <w:r w:rsidRPr="00FC52C1">
        <w:rPr>
          <w:rFonts w:ascii="Times New Roman" w:hAnsi="Times New Roman" w:cs="Times New Roman"/>
          <w:bCs/>
          <w:lang w:val="tg-Cyrl-TJ"/>
        </w:rPr>
        <w:t>ӣ</w:t>
      </w:r>
      <w:r w:rsidRPr="00FC52C1">
        <w:rPr>
          <w:rFonts w:ascii="Times New Roman Tj" w:hAnsi="Times New Roman Tj" w:cs="Times New Roman"/>
          <w:bCs/>
          <w:lang w:val="tg-Cyrl-TJ"/>
        </w:rPr>
        <w:t>) 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иди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Сепсис;</w:t>
      </w:r>
    </w:p>
    <w:p w:rsidR="002F494B" w:rsidRPr="00E05EBC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Сактаи дил;</w:t>
      </w:r>
    </w:p>
    <w:p w:rsidR="002F494B" w:rsidRPr="00E05EBC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17.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Лимфоситози мутла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ромушо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мумкин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Сепсис;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Сил;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Агранулоситоз;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E05EBC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гипопласт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E05EBC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18.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Лимфоситози нисб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мушо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Сепсис;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Сил;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Дарунрав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E05EBC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гипопласт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E05EBC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19.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Хусусияти хоси формулаи лейкоситар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дакони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1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4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сола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Нейтрофилёз;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жиданинейтрофил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чап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Полисегментатсияи ядрои нейтрофилх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</w:p>
    <w:p w:rsidR="002F494B" w:rsidRPr="00635309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20.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дигаргуни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оидегенеративиинейтрофил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дохил мешавад.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Вакуолизатсияи ситоплазма;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Пикнози ядро;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Донача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токс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оген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ситоплазма;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Полисегментатсияи ядро;</w:t>
      </w:r>
    </w:p>
    <w:p w:rsidR="002F494B" w:rsidRPr="00635309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635309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21.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йирот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формулаи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лейкосит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уфунат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фасод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Эозинофилия;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жишинейтрофил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Нейтрофил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донача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аррар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Лимфоситоз;</w:t>
      </w:r>
    </w:p>
    <w:p w:rsidR="002F494B" w:rsidRPr="00635309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Ла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жиши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нейтрофил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чап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635309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22.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Ла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жиши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формулаи лейкоситар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чап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Зиёд шудани микдори эозинофил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Пайдоиши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ноболи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аторинейтрофил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Пайдоишинейтрофил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ядрояшонполисегментатсия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Лимфоситоз;</w:t>
      </w:r>
    </w:p>
    <w:p w:rsidR="002F494B" w:rsidRPr="00635309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Моноситоз;</w:t>
      </w:r>
    </w:p>
    <w:p w:rsidR="002F494B" w:rsidRPr="00635309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23.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Сабаби асосиизиёд шудан СТЭ ин.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Зиёд шудани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ализияти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албумин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дарплазмаи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дорисафеда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ида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дисперсияшаванда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 шудани 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дорисафеда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оида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дисперсияшаванда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ализияти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пигмент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талха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635309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Зиёд шудани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ализияти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глюкоза;</w:t>
      </w:r>
    </w:p>
    <w:p w:rsidR="002F494B" w:rsidRPr="00635309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24.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Кадоме аз омил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овардашуда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метавонад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шудани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СТЭ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мусоидат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намояд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Зиёд шудани 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глобулин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дорихолестерин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Паст шуданичаспакнокии хун;</w:t>
      </w:r>
    </w:p>
    <w:p w:rsidR="002F494B" w:rsidRPr="00635309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Парапротеинемия;</w:t>
      </w:r>
    </w:p>
    <w:p w:rsidR="002F494B" w:rsidRPr="00635309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25.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миёнаи гемоглобин дар як эритросит зиёд мешавад,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Камхунии мегалобласт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музмин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нест;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26.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миёнаи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зиёд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Камхунии 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Талассемия;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сидеробласт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норасоии вит.В</w:t>
      </w:r>
      <w:r w:rsidRPr="00FC52C1">
        <w:rPr>
          <w:rFonts w:ascii="Times New Roman Tj" w:hAnsi="Times New Roman Tj"/>
          <w:bCs/>
          <w:sz w:val="28"/>
          <w:szCs w:val="28"/>
          <w:vertAlign w:val="subscript"/>
          <w:lang w:val="tg-Cyrl-TJ"/>
        </w:rPr>
        <w:t>12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номбаршудагон дурустанд;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27.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сони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ирсии мембранаиэритросит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оварда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мерасонад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Микросфероситоз;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Овалоситоз 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Стоматоситоз 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Акантоситоз;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номбаршудагон дуруст;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28.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ИндексиMCV, ки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нализатор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гематолог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оварда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маъно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Гематокрит;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миёнаиэритросит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ализиятигемоглобин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эритросит;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Микдориэритросит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Нишонди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анализатор;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29.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Нишонди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RDW, ки дар анализатор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гематолог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да мешаванд, дигаргунии чиро нишон меди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Радиуси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Сершавии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гемоглобин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диаметр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лейкосит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30.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Эритроситоз дар хун дида мешавад,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Кам шудани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плазма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эритремия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плазма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Бемории миелом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Гипотиреоз;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Диабети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31.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Рангкунии махсуси молишак истифода бурда мешавад, барои ёфтани.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Сидеросит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, танача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оиГейнс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Танача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Жолли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Ядро;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Доначадории Шюффнер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Танача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оиДеле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32.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Барои дарёфтикадом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усули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супровитал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истифода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бурда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Ретикулосит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Мегакариосит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Нормобласт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Мегалобласт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33.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Маф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’’анизоситоз’’чиро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мефа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монад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Дигаргуни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ранг дар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ое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шакли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дигаргуншуда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Будани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ое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дохилиаш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он дигар шудааст;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ое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диаметрашон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гуногунаст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Заррача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(бо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имондаи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ядрог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34.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Маф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“пойкилоситоз” чиро мефа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монад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Будани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ое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шакли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дигаргуншуда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ое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диаметра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шон гуногунаст;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ое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ояшонгуногунаст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Дигаргунии ранги дохилии эритросит;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Заррача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(бо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имондаи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ядрог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35.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Доначадориибазофилии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За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ролудшав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бо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ошим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Дарунрав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Сактаи дил;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Лимфогранулематоз;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Мононуклеози уфунат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36.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Барои камхуние, киаз захролудшав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ошим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сар задааст,ч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гуна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илова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Донача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оибазофил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Танача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оиЖолли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Танача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оиГейнс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Кебот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Доначадории Шюффнеров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37.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Танача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оиЖолли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олат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пайдо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Баъд аз спленэктомия;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хуни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мегалобласт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диабети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зардчаи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уфунат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ангомимахмалак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зарпарвин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) 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38.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Микдори 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оиимак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хун дармеъёр,ба чанд баробар аст.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10,5%;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16,5%;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20,5%;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25,5%;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3,5%;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39.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тахмини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 микросит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дармеъёр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баробар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10,5%;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15,5%;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20,5%;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25,5%;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35%;</w:t>
      </w:r>
    </w:p>
    <w:p w:rsidR="002F494B" w:rsidRPr="008B72CD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40.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кадом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ер номбаршудадиаметри 4-6 мкм хос аст.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Микросферосит;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Макросит;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Нормосит;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Ретикулосит;</w:t>
      </w:r>
    </w:p>
    <w:p w:rsidR="002F494B" w:rsidRPr="007D54DE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Овалосит;</w:t>
      </w:r>
    </w:p>
    <w:p w:rsidR="002F494B" w:rsidRPr="007D54DE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41.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Гем пайвастагии 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чист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Протопорфирин;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Копропорфирин;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Бо сафеда;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Порфиринва сафеда;</w:t>
      </w:r>
    </w:p>
    <w:p w:rsidR="002F494B" w:rsidRPr="007D54DE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Протопорфирин ва сафеда;</w:t>
      </w:r>
    </w:p>
    <w:p w:rsidR="002F494B" w:rsidRPr="007D54DE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42.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Баландшавии гемотокритро кадом ва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мушо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мумкин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эритроситоз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камхуни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Зиёдшавии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плазма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7D54DE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7D54DE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43.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Ба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исми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сафедавиигемоглобин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дохил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вад.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Албумин;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Трансферрин;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Серулоплазмин;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Глобин;</w:t>
      </w:r>
    </w:p>
    <w:p w:rsidR="002F494B" w:rsidRPr="007D54DE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Гаптоглобин;</w:t>
      </w:r>
    </w:p>
    <w:p w:rsidR="002F494B" w:rsidRPr="007D54DE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44.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камхуни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исо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 намудани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амоно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баъди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гирифтани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тавсия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мекунанд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Гемолитик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Апласт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Норасоии вит. В</w:t>
      </w:r>
      <w:r w:rsidRPr="00FC52C1">
        <w:rPr>
          <w:rFonts w:ascii="Times New Roman Tj" w:hAnsi="Times New Roman Tj"/>
          <w:bCs/>
          <w:sz w:val="28"/>
          <w:szCs w:val="28"/>
          <w:vertAlign w:val="subscript"/>
          <w:lang w:val="tg-Cyrl-TJ"/>
        </w:rPr>
        <w:t>12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7D54DE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нгоми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камхуни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45.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Паст шудани нишонди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кадомбемор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Дарунрав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мегалобласт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дуруству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46.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Баланд шудани нишонди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ндаи рангаи хун ба кадомбемор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Камхунии норасоии вит. В</w:t>
      </w:r>
      <w:r w:rsidRPr="00FC52C1">
        <w:rPr>
          <w:rFonts w:ascii="Times New Roman Tj" w:hAnsi="Times New Roman Tj"/>
          <w:bCs/>
          <w:sz w:val="28"/>
          <w:szCs w:val="28"/>
          <w:vertAlign w:val="subscript"/>
          <w:lang w:val="tg-Cyrl-TJ"/>
        </w:rPr>
        <w:t>12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норасоии фолев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норасаоии ирсии транскобаламин;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47.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камхуни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нишонди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ранги хун баланд мешавад.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Камхунии баъдигеморагии шадид;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Камхуниии 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камхуние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асосаш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досшакл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мегалобласт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Камхунии апласт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48.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хусусиятисаририи камхун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дохил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Паридани ранги 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й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ароратисубфибрил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Сарчархзан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Тахикардия;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ароратибаланди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камхун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Калон шудани гире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лимфатик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49.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кадом аз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базофил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будани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субстансияи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ситоплазма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Ретикулосит;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Мегалосит;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Макросит;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Микросит;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50.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Баъд аз кадомфосилаи ва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азхунравии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шадид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ретикулоситоз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 мешавад.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 xml:space="preserve">6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соат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 xml:space="preserve"> 1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 xml:space="preserve"> 2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 xml:space="preserve"> 3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4—5 р</w:t>
      </w:r>
      <w:r w:rsidRPr="00FC52C1">
        <w:rPr>
          <w:rFonts w:ascii="Times New Roman" w:hAnsi="Times New Roman"/>
          <w:bCs/>
          <w:sz w:val="28"/>
          <w:szCs w:val="28"/>
          <w:lang w:val="en-US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en-US"/>
        </w:rPr>
        <w:t>з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DE4E66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en-US"/>
        </w:rPr>
      </w:pPr>
      <w:r w:rsidRPr="00DE4E6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445AAB">
        <w:rPr>
          <w:b/>
          <w:bCs/>
          <w:lang w:val="tg-Cyrl-TJ"/>
        </w:rPr>
        <w:t>@</w:t>
      </w:r>
      <w:r w:rsidRPr="00DE4E66">
        <w:rPr>
          <w:rFonts w:ascii="Times New Roman Tj" w:hAnsi="Times New Roman Tj"/>
          <w:sz w:val="28"/>
          <w:szCs w:val="28"/>
          <w:lang w:val="en-US"/>
        </w:rPr>
        <w:t xml:space="preserve">51. </w:t>
      </w:r>
      <w:r w:rsidRPr="00F33326">
        <w:rPr>
          <w:rFonts w:ascii="Times New Roman" w:hAnsi="Times New Roman"/>
          <w:bCs/>
          <w:sz w:val="28"/>
          <w:szCs w:val="28"/>
        </w:rPr>
        <w:t>Ҳ</w:t>
      </w:r>
      <w:r w:rsidRPr="00F33326">
        <w:rPr>
          <w:rFonts w:ascii="Times New Roman Tj" w:hAnsi="Times New Roman Tj" w:cs="Times New Roman Tj"/>
          <w:bCs/>
          <w:sz w:val="28"/>
          <w:szCs w:val="28"/>
        </w:rPr>
        <w:t>ангоми</w:t>
      </w:r>
      <w:r w:rsidRPr="00DE4E6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F33326">
        <w:rPr>
          <w:rFonts w:ascii="Times New Roman Tj" w:hAnsi="Times New Roman Tj"/>
          <w:bCs/>
          <w:sz w:val="28"/>
          <w:szCs w:val="28"/>
        </w:rPr>
        <w:t>камхуниибаъдигеморогии</w:t>
      </w:r>
      <w:r w:rsidRPr="00DE4E6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F33326">
        <w:rPr>
          <w:rFonts w:ascii="Times New Roman Tj" w:hAnsi="Times New Roman Tj"/>
          <w:bCs/>
          <w:sz w:val="28"/>
          <w:szCs w:val="28"/>
        </w:rPr>
        <w:t>шадид</w:t>
      </w:r>
      <w:r w:rsidRPr="00DE4E6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F33326">
        <w:rPr>
          <w:rFonts w:ascii="Times New Roman" w:hAnsi="Times New Roman"/>
          <w:bCs/>
          <w:sz w:val="28"/>
          <w:szCs w:val="28"/>
        </w:rPr>
        <w:t>қ</w:t>
      </w:r>
      <w:r w:rsidRPr="00F33326">
        <w:rPr>
          <w:rFonts w:ascii="Times New Roman Tj" w:hAnsi="Times New Roman Tj" w:cs="Times New Roman Tj"/>
          <w:bCs/>
          <w:sz w:val="28"/>
          <w:szCs w:val="28"/>
        </w:rPr>
        <w:t>айд</w:t>
      </w:r>
      <w:r w:rsidRPr="00DE4E6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F33326">
        <w:rPr>
          <w:rFonts w:ascii="Times New Roman Tj" w:hAnsi="Times New Roman Tj"/>
          <w:bCs/>
          <w:sz w:val="28"/>
          <w:szCs w:val="28"/>
        </w:rPr>
        <w:t>карда</w:t>
      </w:r>
      <w:r w:rsidRPr="00DE4E6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F33326">
        <w:rPr>
          <w:rFonts w:ascii="Times New Roman Tj" w:hAnsi="Times New Roman Tj"/>
          <w:bCs/>
          <w:sz w:val="28"/>
          <w:szCs w:val="28"/>
        </w:rPr>
        <w:t>мешавад</w:t>
      </w:r>
      <w:r w:rsidRPr="00DE4E66">
        <w:rPr>
          <w:rFonts w:ascii="Times New Roman Tj" w:hAnsi="Times New Roman Tj"/>
          <w:bCs/>
          <w:sz w:val="28"/>
          <w:szCs w:val="28"/>
          <w:lang w:val="en-US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</w:rPr>
        <w:t>Ретикулоситопения;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Гипохромия. Нормоситоз;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Тромбоситопения;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en-US"/>
        </w:rPr>
        <w:t>D</w:t>
      </w:r>
      <w:r w:rsidRPr="00FC52C1">
        <w:rPr>
          <w:rFonts w:ascii="Times New Roman Tj" w:hAnsi="Times New Roman Tj"/>
          <w:sz w:val="28"/>
          <w:szCs w:val="28"/>
        </w:rPr>
        <w:t xml:space="preserve">) 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Лейкоситоз;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</w:rPr>
        <w:t>Гиперхромия;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FC52C1">
        <w:rPr>
          <w:rFonts w:ascii="Times New Roman Tj" w:hAnsi="Times New Roman Tj"/>
          <w:sz w:val="28"/>
          <w:szCs w:val="28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52.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Барои тасди</w:t>
      </w:r>
      <w:r w:rsidRPr="00FC52C1">
        <w:rPr>
          <w:rFonts w:ascii="Times New Roman" w:hAnsi="Times New Roman"/>
          <w:bCs/>
          <w:sz w:val="28"/>
          <w:szCs w:val="28"/>
        </w:rPr>
        <w:t>қ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наму</w:t>
      </w:r>
      <w:r w:rsidRPr="00FC52C1">
        <w:rPr>
          <w:rFonts w:ascii="Times New Roman Tj" w:hAnsi="Times New Roman Tj"/>
          <w:bCs/>
          <w:sz w:val="28"/>
          <w:szCs w:val="28"/>
        </w:rPr>
        <w:t>дани ташхисикамхунии о</w:t>
      </w:r>
      <w:r w:rsidRPr="00FC52C1">
        <w:rPr>
          <w:rFonts w:ascii="Times New Roman" w:hAnsi="Times New Roman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анкам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чиро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муайян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кардан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зарур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аст</w:t>
      </w:r>
      <w:r w:rsidRPr="00FC52C1">
        <w:rPr>
          <w:rFonts w:ascii="Times New Roman Tj" w:hAnsi="Times New Roman Tj"/>
          <w:bCs/>
          <w:sz w:val="28"/>
          <w:szCs w:val="28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СТЭ;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Фраксия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О</w:t>
      </w:r>
      <w:r w:rsidRPr="00FC52C1">
        <w:rPr>
          <w:rFonts w:ascii="Times New Roman" w:hAnsi="Times New Roman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ан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зардоби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хун</w:t>
      </w:r>
      <w:r w:rsidRPr="00FC52C1">
        <w:rPr>
          <w:rFonts w:ascii="Times New Roman Tj" w:hAnsi="Times New Roman Tj"/>
          <w:bCs/>
          <w:sz w:val="28"/>
          <w:szCs w:val="28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Ферритин</w:t>
      </w:r>
      <w:r w:rsidRPr="00FC52C1">
        <w:rPr>
          <w:rFonts w:ascii="Times New Roman Tj" w:hAnsi="Times New Roman Tj"/>
          <w:bCs/>
          <w:sz w:val="28"/>
          <w:szCs w:val="28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en-US"/>
        </w:rPr>
        <w:t>D</w:t>
      </w:r>
      <w:r w:rsidRPr="00FC52C1">
        <w:rPr>
          <w:rFonts w:ascii="Times New Roman Tj" w:hAnsi="Times New Roman Tj"/>
          <w:sz w:val="28"/>
          <w:szCs w:val="28"/>
        </w:rPr>
        <w:t xml:space="preserve">) 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СафедаиС-реактив</w:t>
      </w:r>
      <w:r w:rsidRPr="00FC52C1">
        <w:rPr>
          <w:rFonts w:ascii="Times New Roman" w:hAnsi="Times New Roman"/>
          <w:bCs/>
          <w:sz w:val="28"/>
          <w:szCs w:val="28"/>
        </w:rPr>
        <w:t>ӣ</w:t>
      </w:r>
      <w:r w:rsidRPr="00FC52C1">
        <w:rPr>
          <w:rFonts w:ascii="Times New Roman Tj" w:hAnsi="Times New Roman Tj"/>
          <w:bCs/>
          <w:sz w:val="28"/>
          <w:szCs w:val="28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</w:rPr>
        <w:t>Гематокрит;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FC52C1">
        <w:rPr>
          <w:rFonts w:ascii="Times New Roman Tj" w:hAnsi="Times New Roman Tj"/>
          <w:sz w:val="28"/>
          <w:szCs w:val="28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53.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Нишонаи клиник</w:t>
      </w:r>
      <w:r w:rsidRPr="00FC52C1">
        <w:rPr>
          <w:rFonts w:ascii="Times New Roman" w:hAnsi="Times New Roman"/>
          <w:bCs/>
          <w:sz w:val="28"/>
          <w:szCs w:val="28"/>
        </w:rPr>
        <w:t>ӣ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камхунии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FC52C1">
        <w:rPr>
          <w:rFonts w:ascii="Times New Roman" w:hAnsi="Times New Roman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анкамч</w:t>
      </w:r>
      <w:r w:rsidRPr="00FC52C1">
        <w:rPr>
          <w:rFonts w:ascii="Times New Roman" w:hAnsi="Times New Roman"/>
          <w:bCs/>
          <w:sz w:val="28"/>
          <w:szCs w:val="28"/>
        </w:rPr>
        <w:t>ӣ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гуна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мебошад</w:t>
      </w:r>
      <w:r w:rsidRPr="00FC52C1">
        <w:rPr>
          <w:rFonts w:ascii="Times New Roman Tj" w:hAnsi="Times New Roman Tj"/>
          <w:bCs/>
          <w:sz w:val="28"/>
          <w:szCs w:val="28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Бе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ушшав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Дамк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Дигаргуни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трофик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Лимфоаденопатия;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47C7">
        <w:rPr>
          <w:rFonts w:ascii="Times New Roman Tj" w:hAnsi="Times New Roman Tj"/>
          <w:sz w:val="28"/>
          <w:szCs w:val="28"/>
          <w:lang w:val="tg-Cyrl-TJ"/>
        </w:rPr>
        <w:t>54.</w:t>
      </w:r>
      <w:r w:rsidRPr="00FC47C7">
        <w:rPr>
          <w:rFonts w:ascii="Times New Roman Tj" w:hAnsi="Times New Roman Tj"/>
          <w:bCs/>
          <w:sz w:val="28"/>
          <w:szCs w:val="28"/>
          <w:lang w:val="tg-Cyrl-TJ"/>
        </w:rPr>
        <w:t xml:space="preserve"> Ба камхунии о</w:t>
      </w:r>
      <w:r w:rsidRPr="00FC47C7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47C7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анкамч</w:t>
      </w:r>
      <w:r w:rsidRPr="00FC47C7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47C7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47C7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47C7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47C7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47C7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</w:rPr>
        <w:t>Эритроситоз;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Сфероситоз;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Гипохромия. Микроситоз;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en-US"/>
        </w:rPr>
        <w:t>D</w:t>
      </w:r>
      <w:r w:rsidRPr="00FC52C1">
        <w:rPr>
          <w:rFonts w:ascii="Times New Roman Tj" w:hAnsi="Times New Roman Tj"/>
          <w:sz w:val="28"/>
          <w:szCs w:val="28"/>
        </w:rPr>
        <w:t xml:space="preserve">) 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Гиперхромия;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</w:rPr>
        <w:t>Бо</w:t>
      </w:r>
      <w:r w:rsidRPr="00FC52C1">
        <w:rPr>
          <w:rFonts w:ascii="Times New Roman" w:hAnsi="Times New Roman"/>
          <w:bCs/>
          <w:sz w:val="28"/>
          <w:szCs w:val="28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имонда</w:t>
      </w:r>
      <w:r w:rsidRPr="00FC52C1">
        <w:rPr>
          <w:rFonts w:ascii="Times New Roman" w:hAnsi="Times New Roman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ядрог</w:t>
      </w:r>
      <w:r w:rsidRPr="00FC52C1">
        <w:rPr>
          <w:rFonts w:ascii="Times New Roman" w:hAnsi="Times New Roman"/>
          <w:bCs/>
          <w:sz w:val="28"/>
          <w:szCs w:val="28"/>
        </w:rPr>
        <w:t>ӣ</w:t>
      </w:r>
      <w:r w:rsidRPr="00FC52C1">
        <w:rPr>
          <w:rFonts w:ascii="Times New Roman Tj" w:hAnsi="Times New Roman Tj"/>
          <w:bCs/>
          <w:sz w:val="28"/>
          <w:szCs w:val="28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FC52C1">
        <w:rPr>
          <w:rFonts w:ascii="Times New Roman Tj" w:hAnsi="Times New Roman Tj"/>
          <w:sz w:val="28"/>
          <w:szCs w:val="28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 xml:space="preserve">55. </w:t>
      </w:r>
      <w:r w:rsidRPr="00FC52C1">
        <w:rPr>
          <w:rFonts w:ascii="Times New Roman Tj" w:hAnsi="Times New Roman Tj"/>
          <w:bCs/>
          <w:sz w:val="28"/>
          <w:szCs w:val="28"/>
        </w:rPr>
        <w:t>Хусусият</w:t>
      </w:r>
      <w:r w:rsidRPr="00FC52C1">
        <w:rPr>
          <w:rFonts w:ascii="Times New Roman" w:hAnsi="Times New Roman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оиморфологиинейтрофил</w:t>
      </w:r>
      <w:r w:rsidRPr="00FC52C1">
        <w:rPr>
          <w:rFonts w:ascii="Times New Roman" w:hAnsi="Times New Roman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FC52C1">
        <w:rPr>
          <w:rFonts w:ascii="Times New Roman Tj" w:hAnsi="Times New Roman Tj"/>
          <w:bCs/>
          <w:sz w:val="28"/>
          <w:szCs w:val="28"/>
        </w:rPr>
        <w:t>нгоми камхунии пернисиоз</w:t>
      </w:r>
      <w:r w:rsidRPr="00FC52C1">
        <w:rPr>
          <w:rFonts w:ascii="Times New Roman" w:hAnsi="Times New Roman"/>
          <w:bCs/>
          <w:sz w:val="28"/>
          <w:szCs w:val="28"/>
        </w:rPr>
        <w:t>ӣ</w:t>
      </w:r>
      <w:r w:rsidRPr="00FC52C1">
        <w:rPr>
          <w:rFonts w:ascii="Times New Roman Tj" w:hAnsi="Times New Roman Tj"/>
          <w:bCs/>
          <w:sz w:val="28"/>
          <w:szCs w:val="28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</w:rPr>
        <w:t>Ядро ба сегмент</w:t>
      </w:r>
      <w:r w:rsidRPr="00FC52C1">
        <w:rPr>
          <w:rFonts w:ascii="Times New Roman" w:hAnsi="Times New Roman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FC52C1">
        <w:rPr>
          <w:rFonts w:ascii="Times New Roman" w:hAnsi="Times New Roman"/>
          <w:bCs/>
          <w:sz w:val="28"/>
          <w:szCs w:val="28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сим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нашудааст</w:t>
      </w:r>
      <w:r w:rsidRPr="00FC52C1">
        <w:rPr>
          <w:rFonts w:ascii="Times New Roman Tj" w:hAnsi="Times New Roman Tj"/>
          <w:bCs/>
          <w:sz w:val="28"/>
          <w:szCs w:val="28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Гиперсегмент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буданиядро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.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Пайдоиши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макроформ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 шудани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ачми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ядрои лейкосит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Вакуолизатсияи ситоплазма;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Вакуолизатсияи ядро;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56.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Дар кадом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учайраихуни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сурх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давомнокии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аёт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куто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Нормосит;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Мегалосит. Микросферосит;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Микросит;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Ретикулосит;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Эритросити боли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57.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Микроситоз ба кадом 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хос аст.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Камхунии 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мегалобласт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баъдигеморагии шадид;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Бемории Велгоф;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vertAlign w:val="subscript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Камхунии апластии шадид;</w:t>
      </w:r>
      <w:r w:rsidRPr="00FC52C1">
        <w:rPr>
          <w:rFonts w:ascii="Times New Roman Tj" w:hAnsi="Times New Roman Tj"/>
          <w:bCs/>
          <w:sz w:val="28"/>
          <w:szCs w:val="28"/>
          <w:vertAlign w:val="subscript"/>
          <w:lang w:val="tg-Cyrl-TJ"/>
        </w:rPr>
        <w:t xml:space="preserve"> 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58.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 камхуниинорасоии В</w:t>
      </w:r>
      <w:r w:rsidRPr="00FC52C1">
        <w:rPr>
          <w:rFonts w:ascii="Times New Roman Tj" w:hAnsi="Times New Roman Tj"/>
          <w:bCs/>
          <w:sz w:val="28"/>
          <w:szCs w:val="28"/>
          <w:vertAlign w:val="subscript"/>
          <w:lang w:val="tg-Cyrl-TJ"/>
        </w:rPr>
        <w:t>12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-(фолиев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Гипохромия;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Микроситоз;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Микросфероситоз;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Макроситоз;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Анулоситоз;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59.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Дигаргун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формулаи лейкоситар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камхуниимегалобласт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Пелгеризатсияи ядрои нейтрофил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Макроситоз, гиперсегментатсияи нейтрофил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Лейкоситоз;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Нейтрофилёз;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Доначадориитоксиген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60.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Барои бу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ронигемолитик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Микроситоз;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Ретикулоситоз. Полихроматофилия;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Макроситоз;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Овалоситоз;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Гипохромия;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61.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 камхуниигемолитик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тааллу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Досшаклии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микросфероситози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ирс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,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талассемия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Гипопласт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Гипоапласт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Норасоии вит.В</w:t>
      </w:r>
      <w:r w:rsidRPr="00FC52C1">
        <w:rPr>
          <w:rFonts w:ascii="Times New Roman Tj" w:hAnsi="Times New Roman Tj"/>
          <w:bCs/>
          <w:sz w:val="28"/>
          <w:szCs w:val="28"/>
          <w:vertAlign w:val="subscript"/>
          <w:lang w:val="tg-Cyrl-TJ"/>
        </w:rPr>
        <w:t>12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(фолев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) 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вучуд надорад;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62.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Пойкилоситоз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ангомиталассемия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баста аст бо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ойдории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Микросферосит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нишонмонанд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досшакл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Акантоситоз;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Стоматоситоз;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63.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Кадоме аз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учайра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зерин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чунин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сохтиморфолог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: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андозааш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7-14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мкм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таносуби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байни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ядрою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ситоплазмазиёд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ядро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гир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д, сохти дурушти хроматин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ситоплазма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кабуд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донача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намешаванд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Моносит;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Миелосити нейтрофил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Эозинофил;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Базофил;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64.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Аломати морфологии плазмосит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оянд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 будани таносуби ядрою-ситоплазма;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Ядро бо сохти дурушти хроматин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Ситоплазмаи базофилии хафдор;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марказ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ойгиршавии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ядро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65.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системаифагоситар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мононуклеар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дохил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Лимфосит;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Эозинофил;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Нейтрофил; 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Базофил;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66.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Тромбосит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ку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осил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Дар гире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лимфатик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испурч;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сурхи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стухон;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игар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Дар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оисистемаи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фагоситозимононуклеар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67.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Функсияинейтрофил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оянд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Синтези антитела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Тарашш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лимфокин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Фагоситоз;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Тарашш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ифермент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модда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оибактериосид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68.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модар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бароиплазмосит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Т-лимфосит;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В-лимфобласт;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Миелобласт;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Эритробласт; 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Мегакариобласт;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69.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Ба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лимфоид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дохил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Нейтрофил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Т-лимфосит, В-лимфосит,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плазматик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Базофил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Эозинофил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.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Эритробласт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70.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Набудани кадом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онишонаи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агранулоситоз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Моносит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Нейтрофил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В-лимфосит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Т-лимфосит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Тромбосит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71.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модар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ост.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Макрофаг;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танаг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Миелобласт;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эритропоэтин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ассос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72.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Аз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ати морфолог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айраишинохташавандаи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гранулоситар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–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Лимфобласт;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Мегакариобласт;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Миелобласт;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Монобласт;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Эритробласт;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73.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Аз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морфолог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айраишинохташавандаи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эритроид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–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Миелобласт;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Плазмобласт;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Монобласт;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Эритробласт;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Мегакариобласт;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74.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ку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гранулосит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осил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Дар испурч;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сурхи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устухон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игар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гире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лимфатик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Дар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адуди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душоха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75.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гранулоситар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меъёр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устухон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меафтанд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Миелосит;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Промиелосит;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Метамиелосит;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Миелобласт;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Ядрояшон сегмент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чубчашакл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76.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нуклеола дар ядрохос аст ба.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Эозилофил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Базофил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Нейтрофил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сегмент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77.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Таносуби ядрои ситоплазмавии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манфиати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Ситоплазма;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Ядро;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Фарк надорад;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Таносуби гуногун;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tabs>
          <w:tab w:val="left" w:pos="6270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78.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Ситоплазмаи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мегирад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Осмон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ё кабуд;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Хокистарранг;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Нофармон;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Гулоб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Дудранг;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79.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доначадории махсуси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гранулоситар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дахл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Нейтрофил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Азурофил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Эозинофил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Базофил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47C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80.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доначадории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айримахсуси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гранулоситар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дахл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Нейтрофил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Эозинофил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Азурофил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Базофил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81.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морфологи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 метамиелосит аз гранулосити ч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бчашакл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—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Ранги ситоплазма;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ойдории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донача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махсус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Гирд будани шакли ядро;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ойдории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донача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айрихусус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амвор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контури ядро ва нозук будани он. 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82.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бораи функсияирегенератории 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 сурхи устухон нисбатиэритропоэз ба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Ретикулосит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Доначахои Шюффнер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Таначаи Гейнс;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ТаначаиЖолли;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83.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кадомияк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номбаршудадиаметри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12 - 15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мкм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Макросит;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Микросит;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Нормосит;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Ретикулосит;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Мегалосит;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84.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йирот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атроф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давраи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нурии шадид, ин.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Лейкопения;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Ретикулоситопения;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Тромбоситопения;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85.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гемобластоз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дахл дорад.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Сафедхуни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шадид;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Эритремия;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Аденокарсинома;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Миосаркома;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86.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Сафедхуни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тааллу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Протсесс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регенератор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Навпайдошавии омос;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Протсесс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сироят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Номураттабиифунксионалиихунофар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87.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симшавии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сафедхуни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шадид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музминбо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асоснок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шудааст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Дигаргунихоибиокимёв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хун;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Нишона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клиник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Ташхиси ситокимиёв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обилияти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сафедхун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инкишоф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Дигаргуни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итогенетикии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88.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миелолейкози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музмин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хусусияти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асос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лейкограмма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чист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Нейтрофилёз бо ла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жиш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чап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промиелосит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Нейтрофилёз бо ла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жиш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Дарёфт намудани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плазматик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Лимфоситоз;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Моноситоз;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89.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ойдорииассотсиатсияиэозинофилию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базофил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лейкоформулаба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Сафедхунии шадид;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Лимфолейкози музмин;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Сафедхуниимоноситарии музмин;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Миелолейкози музмин;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Плазмаситома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90.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Ч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гуна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дигаргуни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гемограмма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терминалии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миелолейкози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музмин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мушо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i/>
          <w:i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Кам шудани 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Зиёд шуданими</w:t>
      </w:r>
      <w:r w:rsidRPr="00FC52C1">
        <w:rPr>
          <w:rFonts w:ascii="Times New Roman" w:hAnsi="Times New Roman"/>
          <w:bCs/>
          <w:i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дори</w:t>
      </w:r>
      <w:r w:rsidRPr="00FC52C1">
        <w:rPr>
          <w:rFonts w:ascii="Times New Roman" w:hAnsi="Times New Roman"/>
          <w:bCs/>
          <w:i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i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i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бласт</w:t>
      </w:r>
      <w:r w:rsidRPr="00FC52C1">
        <w:rPr>
          <w:rFonts w:ascii="Times New Roman" w:hAnsi="Times New Roman"/>
          <w:bCs/>
          <w:i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i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>Эритроситоз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>Тромбоситоз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i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i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91.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Баэритремия кадомаломат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i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>Камхун</w:t>
      </w:r>
      <w:r w:rsidRPr="00FC52C1">
        <w:rPr>
          <w:rFonts w:ascii="Times New Roman" w:hAnsi="Times New Roman"/>
          <w:bCs/>
          <w:i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Панситоз дар хуни атроф</w:t>
      </w:r>
      <w:r w:rsidRPr="00FC52C1">
        <w:rPr>
          <w:rFonts w:ascii="Times New Roman" w:hAnsi="Times New Roman"/>
          <w:bCs/>
          <w:i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синдроми</w:t>
      </w:r>
      <w:r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пурхун</w:t>
      </w:r>
      <w:r w:rsidRPr="00FC52C1">
        <w:rPr>
          <w:rFonts w:ascii="Times New Roman" w:hAnsi="Times New Roman"/>
          <w:bCs/>
          <w:i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Тромбоситопения;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Лимфоаденопатия;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воби дуруст вучуд надорад;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92.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Махсусият дарлейкограмма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сафедхунии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шадиддар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чист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Нейтрофилёз;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i/>
          <w:i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Тромбоситоз;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Моноситоз;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i/>
          <w:i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93.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Усул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асосии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ташхисисафедхунии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шадид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оянд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Ташхиси умумии хун 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Ташхиси 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сурхи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устухон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Ташхиси пунктати гире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лимфатик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Ташхиси биокимиёвии хун;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Ташхиси пунктати испурч;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94.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сафедхунии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шадид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сурхи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устухончиро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мушо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мумкин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Гиперплазияи бласт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гранулоситар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мегакариосит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эритросит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шумораи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плазматик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95.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сафедхуниимоноситарии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музмин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чиро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мушо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кардан мумкин аст.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Нейтрофилез бо ла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жиш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бачап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Моноситози нисб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Моноситозиабсолют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базофил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Эозинофилия;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96.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варами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гире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лимфатик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лимфоситоз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сурхи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устухон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авад.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Сафедхунии шадид;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Миелолейкози музмин;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Лимфогранулематоз;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Бемории миелом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Сафедхунии моноситарии музмин;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97.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гоми бемории миелом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сурхи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устухон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Гиперплазияи каторигранулоситар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Зиёд шудани шумораи мегакариосит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Гиперплазияи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оиплазматик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Гиперплазияи бласт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98.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камхунии модарзодии гемолитикии Минковский- Шоффар ч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Акантоситоз;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Нормоситоз;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Овалоситоз;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Микросфероситоз;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Макроситоз;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99.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кадом намуди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гемоглобинопатияи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S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хос аст.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Стоматосит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достшакл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Стоматосит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Микросферосит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Акантосит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100.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Нишона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саририигулузиндонакинекрозии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вазнин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Гулафшон (Ветряной оспе) 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Агранулоситоз;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Сурхакон;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Лимфоситози сироят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Паротити гузаранда;</w:t>
      </w:r>
    </w:p>
    <w:p w:rsidR="002F494B" w:rsidRPr="00FC52C1" w:rsidRDefault="002F494B" w:rsidP="003279D5">
      <w:pPr>
        <w:adjustRightInd w:val="0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101.Бемории табларза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>Усули асосии ташхиси бемории табларза, ин.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/>
        </w:rPr>
        <w:t>РЗП (ПЦР)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;</w:t>
      </w:r>
      <w:r w:rsidRPr="00FC52C1">
        <w:rPr>
          <w:rFonts w:ascii="Times New Roman Tj" w:hAnsi="Times New Roman Tj"/>
          <w:sz w:val="28"/>
          <w:szCs w:val="28"/>
          <w:lang w:val="tg-Cyrl-TJ"/>
        </w:rPr>
        <w:br/>
      </w: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 ТИФ (ИФА)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Микроскопия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D)  Экспресс тест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 </w:t>
      </w:r>
      <w:r w:rsidRPr="00FC52C1">
        <w:rPr>
          <w:rFonts w:ascii="Times New Roman" w:hAnsi="Times New Roman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sz w:val="28"/>
          <w:szCs w:val="28"/>
          <w:lang w:val="tg-Cyrl-TJ"/>
        </w:rPr>
        <w:t>ма чавобхо дуруст мебошанд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102. Дара</w:t>
      </w:r>
      <w:r w:rsidRPr="00FC52C1">
        <w:rPr>
          <w:rFonts w:ascii="Times New Roman" w:hAnsi="Times New Roman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инсии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ангезандаи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табларза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FC52C1">
        <w:rPr>
          <w:rFonts w:ascii="Times New Roman" w:hAnsi="Times New Roman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/>
        </w:rPr>
        <w:t>Трофозоид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 Спорогония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Шизонт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D)  Мерозои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 </w:t>
      </w:r>
      <w:r w:rsidRPr="00FC52C1">
        <w:rPr>
          <w:rFonts w:ascii="Times New Roman" w:hAnsi="Times New Roman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103. Дара</w:t>
      </w:r>
      <w:r w:rsidRPr="00FC52C1">
        <w:rPr>
          <w:rFonts w:ascii="Times New Roman" w:hAnsi="Times New Roman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айри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инсии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ангезандаи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табларза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FC52C1">
        <w:rPr>
          <w:rFonts w:ascii="Times New Roman" w:hAnsi="Times New Roman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/>
        </w:rPr>
        <w:t>Трофозоид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 Гемотосит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Шизогония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D)  Мерозоит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 </w:t>
      </w:r>
      <w:r w:rsidRPr="00FC52C1">
        <w:rPr>
          <w:rFonts w:ascii="Times New Roman" w:hAnsi="Times New Roman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835C27" w:rsidRDefault="002F494B" w:rsidP="003279D5">
      <w:pPr>
        <w:adjustRightInd w:val="0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104.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Хуни беморро са</w:t>
      </w:r>
      <w:r w:rsidRPr="00FC52C1">
        <w:rPr>
          <w:rFonts w:ascii="Times New Roman" w:hAnsi="Times New Roman"/>
          <w:color w:val="000000"/>
          <w:spacing w:val="4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ар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бего</w:t>
      </w:r>
      <w:r w:rsidRPr="00FC52C1">
        <w:rPr>
          <w:rFonts w:ascii="Times New Roman" w:hAnsi="Times New Roman"/>
          <w:color w:val="000000"/>
          <w:spacing w:val="4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муддати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2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руз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ташхис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карданд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color w:val="000000"/>
          <w:spacing w:val="4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молдишак</w:t>
      </w:r>
      <w:r w:rsidRPr="00FC52C1">
        <w:rPr>
          <w:rFonts w:ascii="Times New Roman" w:hAnsi="Times New Roman"/>
          <w:color w:val="000000"/>
          <w:spacing w:val="4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фа</w:t>
      </w:r>
      <w:r w:rsidRPr="00FC52C1">
        <w:rPr>
          <w:rFonts w:ascii="Times New Roman" w:hAnsi="Times New Roman"/>
          <w:color w:val="000000"/>
          <w:spacing w:val="4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ат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давраи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доира</w:t>
      </w:r>
      <w:r w:rsidRPr="00FC52C1">
        <w:rPr>
          <w:rFonts w:ascii="Times New Roman" w:hAnsi="Times New Roman"/>
          <w:color w:val="000000"/>
          <w:spacing w:val="4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трофозоид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.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намуди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плазмодия</w:t>
      </w:r>
      <w:r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shd w:val="clear" w:color="auto" w:fill="FFFFFF"/>
        <w:tabs>
          <w:tab w:val="left" w:pos="1992"/>
        </w:tabs>
        <w:adjustRightInd w:val="0"/>
        <w:spacing w:line="274" w:lineRule="exact"/>
        <w:rPr>
          <w:rFonts w:ascii="Times New Roman Tj" w:hAnsi="Times New Roman Tj"/>
          <w:color w:val="000000"/>
          <w:spacing w:val="-18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  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>P. malariae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992"/>
        </w:tabs>
        <w:adjustRightInd w:val="0"/>
        <w:spacing w:line="274" w:lineRule="exact"/>
        <w:rPr>
          <w:rFonts w:ascii="Times New Roman Tj" w:hAnsi="Times New Roman Tj"/>
          <w:color w:val="000000"/>
          <w:spacing w:val="-18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P.falciparum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696"/>
        </w:tabs>
        <w:adjustRightInd w:val="0"/>
        <w:spacing w:line="269" w:lineRule="exact"/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color w:val="000000"/>
          <w:spacing w:val="-4"/>
          <w:sz w:val="28"/>
          <w:szCs w:val="28"/>
          <w:lang w:val="tg-Cyrl-TJ"/>
        </w:rPr>
        <w:t xml:space="preserve"> P.vivax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01BE1" w:rsidRDefault="002F494B" w:rsidP="003279D5">
      <w:pPr>
        <w:shd w:val="clear" w:color="auto" w:fill="FFFFFF"/>
        <w:tabs>
          <w:tab w:val="left" w:pos="350"/>
        </w:tabs>
        <w:adjustRightInd w:val="0"/>
        <w:spacing w:line="274" w:lineRule="exact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color w:val="000000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color w:val="000000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01BE1" w:rsidRDefault="002F494B" w:rsidP="003279D5">
      <w:pPr>
        <w:shd w:val="clear" w:color="auto" w:fill="FFFFFF"/>
        <w:tabs>
          <w:tab w:val="left" w:pos="350"/>
        </w:tabs>
        <w:adjustRightInd w:val="0"/>
        <w:spacing w:line="274" w:lineRule="exact"/>
        <w:rPr>
          <w:rFonts w:ascii="Times New Roman Tj" w:hAnsi="Times New Roman Tj"/>
          <w:color w:val="000000"/>
          <w:spacing w:val="-14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105.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Дар хун плазмодия</w:t>
      </w:r>
      <w:r w:rsidRPr="00FC52C1">
        <w:rPr>
          <w:rFonts w:ascii="Times New Roman" w:hAnsi="Times New Roman"/>
          <w:color w:val="000000"/>
          <w:spacing w:val="7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доирашакли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калон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color w:val="000000"/>
          <w:spacing w:val="7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ариб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пурра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color w:val="000000"/>
          <w:spacing w:val="7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амаэритросит</w:t>
      </w:r>
      <w:r w:rsidRPr="00FC52C1">
        <w:rPr>
          <w:rFonts w:ascii="Times New Roman" w:hAnsi="Times New Roman"/>
          <w:color w:val="000000"/>
          <w:spacing w:val="7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оро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бар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мегиранд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дарёфт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намуданд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.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намуди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ангезандаи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табларза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shd w:val="clear" w:color="auto" w:fill="FFFFFF"/>
        <w:tabs>
          <w:tab w:val="left" w:pos="1992"/>
        </w:tabs>
        <w:adjustRightInd w:val="0"/>
        <w:spacing w:line="274" w:lineRule="exact"/>
        <w:rPr>
          <w:rFonts w:ascii="Times New Roman Tj" w:hAnsi="Times New Roman Tj"/>
          <w:color w:val="000000"/>
          <w:spacing w:val="-18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  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>P. malariae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992"/>
        </w:tabs>
        <w:adjustRightInd w:val="0"/>
        <w:spacing w:line="274" w:lineRule="exact"/>
        <w:rPr>
          <w:rFonts w:ascii="Times New Roman Tj" w:hAnsi="Times New Roman Tj"/>
          <w:color w:val="000000"/>
          <w:spacing w:val="-18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P.falciparum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992"/>
        </w:tabs>
        <w:adjustRightInd w:val="0"/>
        <w:spacing w:line="274" w:lineRule="exact"/>
        <w:rPr>
          <w:rFonts w:ascii="Times New Roman Tj" w:hAnsi="Times New Roman Tj"/>
          <w:color w:val="000000"/>
          <w:spacing w:val="-20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</w:t>
      </w:r>
      <w:r w:rsidRPr="00FC52C1">
        <w:rPr>
          <w:rFonts w:ascii="Times New Roman Tj" w:hAnsi="Times New Roman Tj"/>
          <w:color w:val="000000"/>
          <w:spacing w:val="-4"/>
          <w:sz w:val="28"/>
          <w:szCs w:val="28"/>
          <w:lang w:val="en-US"/>
        </w:rPr>
        <w:t>P.ovale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696"/>
        </w:tabs>
        <w:adjustRightInd w:val="0"/>
        <w:spacing w:line="269" w:lineRule="exact"/>
        <w:rPr>
          <w:rFonts w:ascii="Times New Roman Tj" w:hAnsi="Times New Roman Tj"/>
          <w:color w:val="000000"/>
          <w:spacing w:val="-4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Pr="00FC52C1">
        <w:rPr>
          <w:rFonts w:ascii="Times New Roman Tj" w:hAnsi="Times New Roman Tj"/>
          <w:color w:val="000000"/>
          <w:spacing w:val="-4"/>
          <w:sz w:val="28"/>
          <w:szCs w:val="28"/>
          <w:lang w:val="en-US"/>
        </w:rPr>
        <w:t xml:space="preserve"> P.vivax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   </w:t>
      </w:r>
      <w:r w:rsidRPr="00FC52C1">
        <w:rPr>
          <w:rFonts w:ascii="Times New Roman" w:hAnsi="Times New Roman"/>
          <w:sz w:val="28"/>
          <w:szCs w:val="28"/>
          <w:lang w:val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en-US"/>
        </w:rPr>
        <w:t>ама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52C1">
        <w:rPr>
          <w:rFonts w:ascii="Times New Roman" w:hAnsi="Times New Roman"/>
          <w:sz w:val="28"/>
          <w:szCs w:val="28"/>
          <w:lang w:val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en-US"/>
        </w:rPr>
        <w:t>авоб</w:t>
      </w:r>
      <w:r w:rsidRPr="00FC52C1">
        <w:rPr>
          <w:rFonts w:ascii="Times New Roman" w:hAnsi="Times New Roman"/>
          <w:sz w:val="28"/>
          <w:szCs w:val="28"/>
          <w:lang w:val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en-US"/>
        </w:rPr>
        <w:t>о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en-US"/>
        </w:rPr>
        <w:t>дуруст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en-US"/>
        </w:rPr>
        <w:t>мебошанд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01BE1" w:rsidRDefault="002F494B" w:rsidP="003279D5">
      <w:pPr>
        <w:shd w:val="clear" w:color="auto" w:fill="FFFFFF"/>
        <w:tabs>
          <w:tab w:val="left" w:pos="696"/>
        </w:tabs>
        <w:adjustRightInd w:val="0"/>
        <w:spacing w:line="269" w:lineRule="exact"/>
        <w:rPr>
          <w:rFonts w:ascii="Times New Roman Tj" w:hAnsi="Times New Roman Tj"/>
          <w:sz w:val="28"/>
          <w:szCs w:val="28"/>
        </w:rPr>
      </w:pPr>
      <w:r w:rsidRPr="00DE4E6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106.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Бемориеро, ки дар 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</w:rPr>
        <w:t>ҷ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а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он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нисбатан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зарари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и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</w:rPr>
        <w:t>қ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тисодии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калон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мерасонад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,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номбар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кунед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>.</w:t>
      </w:r>
    </w:p>
    <w:p w:rsidR="002F494B" w:rsidRPr="00FC52C1" w:rsidRDefault="002F494B" w:rsidP="003279D5">
      <w:pPr>
        <w:shd w:val="clear" w:color="auto" w:fill="FFFFFF"/>
        <w:tabs>
          <w:tab w:val="left" w:pos="1018"/>
        </w:tabs>
        <w:adjustRightInd w:val="0"/>
        <w:spacing w:line="269" w:lineRule="exact"/>
        <w:rPr>
          <w:rFonts w:ascii="Times New Roman Tj" w:hAnsi="Times New Roman Tj"/>
          <w:color w:val="000000"/>
          <w:spacing w:val="-16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>Табларзаи тропик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018"/>
        </w:tabs>
        <w:adjustRightInd w:val="0"/>
        <w:spacing w:line="269" w:lineRule="exact"/>
        <w:rPr>
          <w:rFonts w:ascii="Times New Roman Tj" w:hAnsi="Times New Roman Tj"/>
          <w:color w:val="000000"/>
          <w:spacing w:val="-17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Энтеробиоз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018"/>
        </w:tabs>
        <w:adjustRightInd w:val="0"/>
        <w:spacing w:line="269" w:lineRule="exact"/>
        <w:rPr>
          <w:rFonts w:ascii="Times New Roman Tj" w:hAnsi="Times New Roman Tj"/>
          <w:color w:val="000000"/>
          <w:spacing w:val="-15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Тениаринхоз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018"/>
        </w:tabs>
        <w:adjustRightInd w:val="0"/>
        <w:spacing w:line="269" w:lineRule="exact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Аскаридоз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Хама чавобхо нодуруст мебошанд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ind w:left="24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107.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АнгезандаиР.малярияи3 руза кадом аст.</w:t>
      </w:r>
    </w:p>
    <w:p w:rsidR="002F494B" w:rsidRPr="00FC52C1" w:rsidRDefault="002F494B" w:rsidP="003279D5">
      <w:pPr>
        <w:shd w:val="clear" w:color="auto" w:fill="FFFFFF"/>
        <w:tabs>
          <w:tab w:val="left" w:pos="1027"/>
        </w:tabs>
        <w:adjustRightInd w:val="0"/>
        <w:spacing w:line="269" w:lineRule="exact"/>
        <w:rPr>
          <w:rFonts w:ascii="Times New Roman Tj" w:hAnsi="Times New Roman Tj"/>
          <w:color w:val="000000"/>
          <w:spacing w:val="-5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FC52C1">
        <w:rPr>
          <w:rFonts w:ascii="Times New Roman Tj" w:hAnsi="Times New Roman Tj"/>
          <w:color w:val="000000"/>
          <w:spacing w:val="-5"/>
          <w:sz w:val="28"/>
          <w:szCs w:val="28"/>
          <w:lang w:val="en-US"/>
        </w:rPr>
        <w:t>P.vivax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027"/>
        </w:tabs>
        <w:adjustRightInd w:val="0"/>
        <w:spacing w:line="269" w:lineRule="exact"/>
        <w:rPr>
          <w:rFonts w:ascii="Times New Roman Tj" w:hAnsi="Times New Roman Tj"/>
          <w:color w:val="000000"/>
          <w:spacing w:val="-12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  <w:t xml:space="preserve"> P.falciparum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027"/>
        </w:tabs>
        <w:adjustRightInd w:val="0"/>
        <w:spacing w:line="269" w:lineRule="exact"/>
        <w:rPr>
          <w:rFonts w:ascii="Times New Roman Tj" w:hAnsi="Times New Roman Tj"/>
          <w:color w:val="000000"/>
          <w:spacing w:val="-1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color w:val="000000"/>
          <w:spacing w:val="-4"/>
          <w:sz w:val="28"/>
          <w:szCs w:val="28"/>
          <w:lang w:val="en-US"/>
        </w:rPr>
        <w:t xml:space="preserve"> P.ovale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027"/>
        </w:tabs>
        <w:adjustRightInd w:val="0"/>
        <w:spacing w:line="269" w:lineRule="exact"/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  <w:t>P.malariae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ind w:left="5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108.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Барои ташхиси молдишаки хун ба табларза ч</w:t>
      </w:r>
      <w:r w:rsidRPr="00FC52C1">
        <w:rPr>
          <w:rFonts w:ascii="Times New Roman" w:hAnsi="Times New Roman"/>
          <w:color w:val="000000"/>
          <w:spacing w:val="-1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гуна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ранг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истифода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бурда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shd w:val="clear" w:color="auto" w:fill="FFFFFF"/>
        <w:tabs>
          <w:tab w:val="left" w:pos="1339"/>
        </w:tabs>
        <w:adjustRightInd w:val="0"/>
        <w:spacing w:before="5" w:line="269" w:lineRule="exact"/>
        <w:rPr>
          <w:rFonts w:ascii="Times New Roman Tj" w:hAnsi="Times New Roman Tj"/>
          <w:color w:val="000000"/>
          <w:spacing w:val="-14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>Метилени кабуд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339"/>
        </w:tabs>
        <w:adjustRightInd w:val="0"/>
        <w:spacing w:before="5" w:line="269" w:lineRule="exact"/>
        <w:rPr>
          <w:rFonts w:ascii="Times New Roman Tj" w:hAnsi="Times New Roman Tj"/>
          <w:color w:val="000000"/>
          <w:spacing w:val="-1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Фуксин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339"/>
        </w:tabs>
        <w:adjustRightInd w:val="0"/>
        <w:spacing w:before="5" w:line="269" w:lineRule="exact"/>
        <w:rPr>
          <w:rFonts w:ascii="Times New Roman Tj" w:hAnsi="Times New Roman Tj"/>
          <w:color w:val="000000"/>
          <w:spacing w:val="-1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Романовский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ind w:left="5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Грамм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01BE1" w:rsidRDefault="002F494B" w:rsidP="003279D5">
      <w:pPr>
        <w:shd w:val="clear" w:color="auto" w:fill="FFFFFF"/>
        <w:adjustRightInd w:val="0"/>
        <w:spacing w:line="269" w:lineRule="exact"/>
        <w:ind w:left="10" w:right="883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вучуд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01BE1" w:rsidRDefault="002F494B" w:rsidP="003279D5">
      <w:pPr>
        <w:shd w:val="clear" w:color="auto" w:fill="FFFFFF"/>
        <w:adjustRightInd w:val="0"/>
        <w:spacing w:line="269" w:lineRule="exact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109.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Ба кадом давлат</w:t>
      </w:r>
      <w:r w:rsidRPr="00FC52C1">
        <w:rPr>
          <w:rFonts w:ascii="Times New Roman" w:hAnsi="Times New Roman"/>
          <w:color w:val="000000"/>
          <w:spacing w:val="-3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пеш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сафар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кардан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бояд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химиопрофилактика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бар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зидди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табларзагузаронидашавад</w:t>
      </w:r>
      <w:r w:rsidRPr="00FC52C1">
        <w:rPr>
          <w:rFonts w:ascii="Times New Roman Tj" w:hAnsi="Times New Roman Tj"/>
          <w:color w:val="000000"/>
          <w:spacing w:val="-5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" w:hAnsi="Times New Roman"/>
          <w:color w:val="000000"/>
          <w:spacing w:val="-6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6"/>
          <w:sz w:val="28"/>
          <w:szCs w:val="28"/>
          <w:lang w:val="tg-Cyrl-TJ"/>
        </w:rPr>
        <w:t>индустон</w:t>
      </w:r>
      <w:r w:rsidRPr="00FC52C1">
        <w:rPr>
          <w:rFonts w:ascii="Times New Roman Tj" w:hAnsi="Times New Roman Tj"/>
          <w:color w:val="000000"/>
          <w:spacing w:val="-6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color w:val="000000"/>
          <w:spacing w:val="-6"/>
          <w:sz w:val="28"/>
          <w:szCs w:val="28"/>
          <w:lang w:val="tg-Cyrl-TJ"/>
        </w:rPr>
        <w:t>Афри</w:t>
      </w:r>
      <w:r w:rsidRPr="00FC52C1">
        <w:rPr>
          <w:rFonts w:ascii="Times New Roman" w:hAnsi="Times New Roman"/>
          <w:color w:val="000000"/>
          <w:spacing w:val="-6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color w:val="000000"/>
          <w:spacing w:val="-6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008"/>
        </w:tabs>
        <w:adjustRightInd w:val="0"/>
        <w:spacing w:line="269" w:lineRule="exact"/>
        <w:rPr>
          <w:rFonts w:ascii="Times New Roman Tj" w:hAnsi="Times New Roman Tj"/>
          <w:color w:val="000000"/>
          <w:spacing w:val="-11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5"/>
          <w:sz w:val="28"/>
          <w:szCs w:val="28"/>
          <w:lang w:val="tg-Cyrl-TJ"/>
        </w:rPr>
        <w:t xml:space="preserve"> Испания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008"/>
        </w:tabs>
        <w:adjustRightInd w:val="0"/>
        <w:spacing w:line="269" w:lineRule="exact"/>
        <w:rPr>
          <w:rFonts w:ascii="Times New Roman Tj" w:hAnsi="Times New Roman Tj"/>
          <w:color w:val="000000"/>
          <w:spacing w:val="-11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color w:val="000000"/>
          <w:spacing w:val="-5"/>
          <w:sz w:val="28"/>
          <w:szCs w:val="28"/>
          <w:lang w:val="tg-Cyrl-TJ"/>
        </w:rPr>
        <w:t>Туркия, Европа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008"/>
        </w:tabs>
        <w:adjustRightInd w:val="0"/>
        <w:spacing w:line="269" w:lineRule="exact"/>
        <w:rPr>
          <w:rFonts w:ascii="Times New Roman Tj" w:hAnsi="Times New Roman Tj"/>
          <w:color w:val="000000"/>
          <w:spacing w:val="-4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color w:val="000000"/>
          <w:spacing w:val="-4"/>
          <w:sz w:val="28"/>
          <w:szCs w:val="28"/>
          <w:lang w:val="tg-Cyrl-TJ"/>
        </w:rPr>
        <w:t xml:space="preserve"> Малайзия, Амрико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01BE1" w:rsidRDefault="002F494B" w:rsidP="003279D5">
      <w:pPr>
        <w:adjustRightInd w:val="0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 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вучуд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;</w:t>
      </w:r>
    </w:p>
    <w:p w:rsidR="002F494B" w:rsidRPr="00FC52C1" w:rsidRDefault="002F494B" w:rsidP="003279D5">
      <w:pPr>
        <w:shd w:val="clear" w:color="auto" w:fill="FFFFFF"/>
        <w:adjustRightInd w:val="0"/>
        <w:spacing w:before="10" w:line="269" w:lineRule="exact"/>
        <w:ind w:left="10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110.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Кадом намуди бемори</w:t>
      </w:r>
      <w:r w:rsidRPr="00FC52C1">
        <w:rPr>
          <w:rFonts w:ascii="Times New Roman" w:hAnsi="Times New Roman"/>
          <w:color w:val="000000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тропик</w:t>
      </w:r>
      <w:r w:rsidRPr="00FC52C1">
        <w:rPr>
          <w:rFonts w:ascii="Times New Roman" w:hAnsi="Times New Roman"/>
          <w:color w:val="000000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воридот</w:t>
      </w:r>
      <w:r w:rsidRPr="00FC52C1">
        <w:rPr>
          <w:rFonts w:ascii="Times New Roman" w:hAnsi="Times New Roman"/>
          <w:color w:val="000000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shd w:val="clear" w:color="auto" w:fill="FFFFFF"/>
        <w:tabs>
          <w:tab w:val="left" w:pos="1003"/>
        </w:tabs>
        <w:adjustRightInd w:val="0"/>
        <w:spacing w:before="10" w:line="269" w:lineRule="exact"/>
        <w:rPr>
          <w:rFonts w:ascii="Times New Roman Tj" w:hAnsi="Times New Roman Tj"/>
          <w:color w:val="000000"/>
          <w:spacing w:val="-11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Табларзаи тропик</w:t>
      </w:r>
      <w:r w:rsidRPr="00FC52C1">
        <w:rPr>
          <w:rFonts w:ascii="Times New Roman" w:hAnsi="Times New Roman"/>
          <w:color w:val="000000"/>
          <w:spacing w:val="-1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003"/>
        </w:tabs>
        <w:adjustRightInd w:val="0"/>
        <w:spacing w:before="10" w:line="269" w:lineRule="exact"/>
        <w:rPr>
          <w:rFonts w:ascii="Times New Roman Tj" w:hAnsi="Times New Roman Tj"/>
          <w:color w:val="000000"/>
          <w:spacing w:val="-11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Шистосомоз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003"/>
        </w:tabs>
        <w:adjustRightInd w:val="0"/>
        <w:spacing w:line="269" w:lineRule="exact"/>
        <w:rPr>
          <w:rFonts w:ascii="Times New Roman Tj" w:hAnsi="Times New Roman Tj"/>
          <w:color w:val="000000"/>
          <w:spacing w:val="-1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Лейшманиоз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003"/>
        </w:tabs>
        <w:adjustRightInd w:val="0"/>
        <w:spacing w:line="269" w:lineRule="exact"/>
        <w:ind w:right="5299"/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Трипаносомоз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 </w:t>
      </w:r>
      <w:r w:rsidRPr="00FC52C1">
        <w:rPr>
          <w:rFonts w:ascii="Times New Roman" w:hAnsi="Times New Roman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111.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Кадом хом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шак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бар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нишаст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ти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к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>ун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мешинанд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shd w:val="clear" w:color="auto" w:fill="FFFFFF"/>
        <w:tabs>
          <w:tab w:val="left" w:pos="917"/>
        </w:tabs>
        <w:adjustRightInd w:val="0"/>
        <w:spacing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color w:val="000000"/>
          <w:sz w:val="28"/>
          <w:szCs w:val="28"/>
          <w:lang w:val="en-US"/>
        </w:rPr>
        <w:t>Aedes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  <w:r w:rsidRPr="00FC52C1">
        <w:rPr>
          <w:rFonts w:ascii="Times New Roman Tj" w:hAnsi="Times New Roman Tj"/>
          <w:color w:val="000000"/>
          <w:sz w:val="28"/>
          <w:szCs w:val="28"/>
          <w:lang w:val="en-US"/>
        </w:rPr>
        <w:br/>
      </w:r>
      <w:r w:rsidRPr="00A7075C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  <w:t xml:space="preserve"> Culex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  <w:br/>
      </w: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Anopheles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br/>
      </w: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Coquillettidia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01BE1" w:rsidRDefault="002F494B" w:rsidP="003279D5">
      <w:pPr>
        <w:adjustRightInd w:val="0"/>
        <w:rPr>
          <w:rFonts w:ascii="Times New Roman Tj" w:hAnsi="Times New Roman Tj"/>
          <w:color w:val="000000"/>
          <w:spacing w:val="-2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</w:rPr>
        <w:t xml:space="preserve">   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</w:rPr>
        <w:t>Ҷ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авоби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дуруст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вучуд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112.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Зочаи кадом намуди хом</w:t>
      </w:r>
      <w:r w:rsidRPr="00FC52C1">
        <w:rPr>
          <w:rFonts w:ascii="Times New Roman" w:hAnsi="Times New Roman"/>
          <w:color w:val="000000"/>
          <w:spacing w:val="-1"/>
          <w:sz w:val="28"/>
          <w:szCs w:val="28"/>
        </w:rPr>
        <w:t>ӯ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шак</w:t>
      </w:r>
      <w:r w:rsidRPr="00FC52C1">
        <w:rPr>
          <w:rFonts w:ascii="Times New Roman" w:hAnsi="Times New Roman"/>
          <w:color w:val="000000"/>
          <w:spacing w:val="-1"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о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дар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болои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об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ба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намуди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уфу</w:t>
      </w:r>
      <w:r w:rsidRPr="00FC52C1">
        <w:rPr>
          <w:rFonts w:ascii="Times New Roman" w:hAnsi="Times New Roman"/>
          <w:color w:val="000000"/>
          <w:spacing w:val="-1"/>
          <w:sz w:val="28"/>
          <w:szCs w:val="28"/>
        </w:rPr>
        <w:t>қӣ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</w:t>
      </w:r>
      <w:r w:rsidRPr="00FC52C1">
        <w:rPr>
          <w:rFonts w:ascii="Times New Roman" w:hAnsi="Times New Roman"/>
          <w:color w:val="000000"/>
          <w:spacing w:val="-1"/>
          <w:sz w:val="28"/>
          <w:szCs w:val="28"/>
        </w:rPr>
        <w:t>ҷ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ой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мегиранд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shd w:val="clear" w:color="auto" w:fill="FFFFFF"/>
        <w:adjustRightInd w:val="0"/>
        <w:spacing w:before="10" w:line="269" w:lineRule="exact"/>
        <w:ind w:left="10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color w:val="000000"/>
          <w:spacing w:val="2"/>
          <w:sz w:val="28"/>
          <w:szCs w:val="28"/>
          <w:lang w:val="en-US"/>
        </w:rPr>
        <w:t>Aedes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  <w:r w:rsidRPr="00FC52C1">
        <w:rPr>
          <w:rFonts w:ascii="Times New Roman Tj" w:hAnsi="Times New Roman Tj"/>
          <w:color w:val="000000"/>
          <w:spacing w:val="2"/>
          <w:sz w:val="28"/>
          <w:szCs w:val="28"/>
          <w:lang w:val="en-US"/>
        </w:rPr>
        <w:br/>
      </w: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  <w:t xml:space="preserve"> Culex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  <w:br/>
      </w: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Anopheles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before="10" w:line="269" w:lineRule="exact"/>
        <w:ind w:left="10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Coquillettidia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   </w:t>
      </w:r>
      <w:r w:rsidRPr="00FC52C1">
        <w:rPr>
          <w:rFonts w:ascii="Times New Roman" w:hAnsi="Times New Roman"/>
          <w:sz w:val="28"/>
          <w:szCs w:val="28"/>
          <w:lang w:val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en-US"/>
        </w:rPr>
        <w:t>ама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52C1">
        <w:rPr>
          <w:rFonts w:ascii="Times New Roman" w:hAnsi="Times New Roman"/>
          <w:sz w:val="28"/>
          <w:szCs w:val="28"/>
          <w:lang w:val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en-US"/>
        </w:rPr>
        <w:t>авоб</w:t>
      </w:r>
      <w:r w:rsidRPr="00FC52C1">
        <w:rPr>
          <w:rFonts w:ascii="Times New Roman" w:hAnsi="Times New Roman"/>
          <w:sz w:val="28"/>
          <w:szCs w:val="28"/>
          <w:lang w:val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en-US"/>
        </w:rPr>
        <w:t>о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en-US"/>
        </w:rPr>
        <w:t>ду</w:t>
      </w:r>
      <w:r w:rsidRPr="00FC52C1">
        <w:rPr>
          <w:rFonts w:ascii="Times New Roman Tj" w:hAnsi="Times New Roman Tj"/>
          <w:sz w:val="28"/>
          <w:szCs w:val="28"/>
          <w:lang w:val="en-US"/>
        </w:rPr>
        <w:t>руст мебошанд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before="10" w:line="269" w:lineRule="exact"/>
        <w:rPr>
          <w:rFonts w:ascii="Times New Roman Tj" w:hAnsi="Times New Roman Tj"/>
          <w:sz w:val="28"/>
          <w:szCs w:val="28"/>
          <w:lang w:val="tg-Cyrl-TJ"/>
        </w:rPr>
      </w:pPr>
      <w:r w:rsidRPr="00DE4E6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113.</w:t>
      </w:r>
      <w:r w:rsidRPr="00FC52C1">
        <w:rPr>
          <w:rFonts w:ascii="Times New Roman Tj" w:hAnsi="Times New Roman Tj"/>
          <w:color w:val="000000"/>
          <w:sz w:val="28"/>
          <w:szCs w:val="28"/>
        </w:rPr>
        <w:t xml:space="preserve"> Гузаронандаи механики ангезандаи табларза ч</w:t>
      </w:r>
      <w:r w:rsidRPr="00FC52C1">
        <w:rPr>
          <w:rFonts w:ascii="Times New Roman" w:hAnsi="Times New Roman"/>
          <w:color w:val="000000"/>
          <w:sz w:val="28"/>
          <w:szCs w:val="28"/>
        </w:rPr>
        <w:t>ӣ</w:t>
      </w:r>
      <w:r w:rsidRPr="00FC52C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</w:rPr>
        <w:t>мебошад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>Хом</w:t>
      </w:r>
      <w:r w:rsidRPr="00FC52C1">
        <w:rPr>
          <w:rFonts w:ascii="Times New Roman" w:hAnsi="Times New Roman"/>
          <w:color w:val="000000"/>
          <w:spacing w:val="-3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шак</w:t>
      </w:r>
      <w:r w:rsidRPr="00FC52C1">
        <w:rPr>
          <w:rFonts w:ascii="Times New Roman" w:hAnsi="Times New Roman"/>
          <w:color w:val="000000"/>
          <w:spacing w:val="-3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Кана</w:t>
      </w:r>
      <w:r w:rsidRPr="00FC52C1">
        <w:rPr>
          <w:rFonts w:ascii="Times New Roman" w:hAnsi="Times New Roman"/>
          <w:color w:val="000000"/>
          <w:spacing w:val="-3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color w:val="000000"/>
          <w:spacing w:val="-5"/>
          <w:sz w:val="28"/>
          <w:szCs w:val="28"/>
          <w:lang w:val="tg-Cyrl-TJ"/>
        </w:rPr>
        <w:t xml:space="preserve"> Паша</w:t>
      </w:r>
      <w:r w:rsidRPr="00FC52C1">
        <w:rPr>
          <w:rFonts w:ascii="Times New Roman" w:hAnsi="Times New Roman"/>
          <w:color w:val="000000"/>
          <w:spacing w:val="-5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5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ind w:left="10" w:right="5741"/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>Нонх</w:t>
      </w:r>
      <w:r w:rsidRPr="00FC52C1">
        <w:rPr>
          <w:rFonts w:ascii="Times New Roman" w:hAnsi="Times New Roman"/>
          <w:color w:val="000000"/>
          <w:spacing w:val="-3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рак</w:t>
      </w:r>
      <w:r w:rsidRPr="00FC52C1">
        <w:rPr>
          <w:rFonts w:ascii="Times New Roman" w:hAnsi="Times New Roman"/>
          <w:color w:val="000000"/>
          <w:spacing w:val="-3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01BE1" w:rsidRDefault="002F494B" w:rsidP="003279D5">
      <w:pPr>
        <w:adjustRightInd w:val="0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 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вучуд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01BE1" w:rsidRDefault="002F494B" w:rsidP="003279D5">
      <w:pPr>
        <w:adjustRightInd w:val="0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114.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Кадом намуди ангезандаи табларза намуди амёбаро дорад.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P.vivax 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ind w:right="6182"/>
        <w:rPr>
          <w:rFonts w:ascii="Times New Roman Tj" w:hAnsi="Times New Roman Tj"/>
          <w:color w:val="000000"/>
          <w:spacing w:val="-7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7"/>
          <w:sz w:val="28"/>
          <w:szCs w:val="28"/>
          <w:lang w:val="en-US"/>
        </w:rPr>
        <w:t xml:space="preserve"> P.falciparun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P.ovale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P.malariae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01BE1" w:rsidRDefault="002F494B" w:rsidP="003279D5">
      <w:pPr>
        <w:adjustRightInd w:val="0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 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вучуд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ind w:left="5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115.</w:t>
      </w:r>
      <w:r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>Намуди табларзаеро,ки ба фавтидани бемороварда мерасонад, нишон ди</w:t>
      </w:r>
      <w:r w:rsidRPr="00FC52C1">
        <w:rPr>
          <w:rFonts w:ascii="Times New Roman" w:hAnsi="Times New Roman"/>
          <w:color w:val="000000"/>
          <w:spacing w:val="-13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13"/>
          <w:sz w:val="28"/>
          <w:szCs w:val="28"/>
          <w:lang w:val="tg-Cyrl-TJ"/>
        </w:rPr>
        <w:t>ед</w:t>
      </w:r>
      <w:r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FC52C1">
        <w:rPr>
          <w:rFonts w:ascii="Times New Roman Tj" w:hAnsi="Times New Roman Tj"/>
          <w:color w:val="000000"/>
          <w:spacing w:val="-4"/>
          <w:sz w:val="28"/>
          <w:szCs w:val="28"/>
          <w:lang w:val="en-US"/>
        </w:rPr>
        <w:t>P.vivax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rPr>
          <w:rFonts w:ascii="Times New Roman Tj" w:hAnsi="Times New Roman Tj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P.falciparum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before="5" w:line="269" w:lineRule="exact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P.ovale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  <w:t xml:space="preserve"> P.malariae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01BE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   </w:t>
      </w:r>
      <w:r w:rsidRPr="00FC52C1">
        <w:rPr>
          <w:rFonts w:ascii="Times New Roman" w:hAnsi="Times New Roman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52C1">
        <w:rPr>
          <w:rFonts w:ascii="Times New Roman" w:hAnsi="Times New Roman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ind w:left="5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116.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Кадом намуди ангезандаи бемории табларзаро гаметасит</w:t>
      </w:r>
      <w:r w:rsidRPr="00FC52C1">
        <w:rPr>
          <w:rFonts w:ascii="Times New Roman" w:hAnsi="Times New Roman"/>
          <w:color w:val="000000"/>
          <w:spacing w:val="-1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ояшон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мо</w:t>
      </w:r>
      <w:r w:rsidRPr="00FC52C1">
        <w:rPr>
          <w:rFonts w:ascii="Times New Roman" w:hAnsi="Times New Roman"/>
          <w:color w:val="000000"/>
          <w:spacing w:val="-1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монанданд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shd w:val="clear" w:color="auto" w:fill="FFFFFF"/>
        <w:adjustRightInd w:val="0"/>
        <w:spacing w:before="14" w:line="269" w:lineRule="exact"/>
        <w:ind w:right="6182"/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  <w:t>P.vivax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  <w:t xml:space="preserve"> </w:t>
      </w:r>
    </w:p>
    <w:p w:rsidR="002F494B" w:rsidRPr="00FC52C1" w:rsidRDefault="002F494B" w:rsidP="003279D5">
      <w:pPr>
        <w:shd w:val="clear" w:color="auto" w:fill="FFFFFF"/>
        <w:adjustRightInd w:val="0"/>
        <w:spacing w:before="14" w:line="269" w:lineRule="exact"/>
        <w:ind w:right="6182"/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  <w:t xml:space="preserve"> P.falciparum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before="14" w:line="269" w:lineRule="exact"/>
        <w:ind w:right="6182"/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  <w:t xml:space="preserve"> P.ovale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before="14" w:line="269" w:lineRule="exact"/>
        <w:ind w:right="6182"/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  <w:t>P.malariae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01BE1" w:rsidRDefault="002F494B" w:rsidP="003279D5">
      <w:pPr>
        <w:adjustRightInd w:val="0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 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вучуд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0"/>
        </w:tabs>
        <w:adjustRightInd w:val="0"/>
        <w:spacing w:line="269" w:lineRule="exact"/>
        <w:rPr>
          <w:rFonts w:ascii="Times New Roman Tj" w:hAnsi="Times New Roman Tj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117.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кадом намуди бемориитабларза дар эритросит</w:t>
      </w:r>
      <w:r w:rsidRPr="00FC52C1">
        <w:rPr>
          <w:rFonts w:ascii="Times New Roman" w:hAnsi="Times New Roman"/>
          <w:color w:val="000000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микдори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зиёди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трофозоид</w:t>
      </w:r>
      <w:r w:rsidRPr="00FC52C1">
        <w:rPr>
          <w:rFonts w:ascii="Times New Roman" w:hAnsi="Times New Roman"/>
          <w:color w:val="000000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хурд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якчандто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троф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озоиддар як эритросит) </w:t>
      </w:r>
      <w:r w:rsidRPr="00FC52C1">
        <w:rPr>
          <w:rFonts w:ascii="Times New Roman" w:hAnsi="Times New Roman"/>
          <w:color w:val="000000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ойгир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шудан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shd w:val="clear" w:color="auto" w:fill="FFFFFF"/>
        <w:adjustRightInd w:val="0"/>
        <w:spacing w:before="5" w:line="269" w:lineRule="exact"/>
        <w:ind w:right="6182"/>
        <w:rPr>
          <w:rFonts w:ascii="Times New Roman Tj" w:hAnsi="Times New Roman Tj"/>
          <w:color w:val="000000"/>
          <w:spacing w:val="-7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color w:val="000000"/>
          <w:spacing w:val="-7"/>
          <w:sz w:val="28"/>
          <w:szCs w:val="28"/>
          <w:lang w:val="en-US"/>
        </w:rPr>
        <w:t>P.vivax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before="5"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P.falciparum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before="5"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P.ovale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before="5" w:line="269" w:lineRule="exact"/>
        <w:ind w:right="6182"/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  <w:t xml:space="preserve"> P.malariae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01BE1" w:rsidRDefault="002F494B" w:rsidP="003279D5">
      <w:pPr>
        <w:adjustRightInd w:val="0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 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вучуд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118.</w:t>
      </w:r>
      <w:r w:rsidRPr="00FC52C1">
        <w:rPr>
          <w:rFonts w:ascii="Times New Roman Tj" w:hAnsi="Times New Roman Tj"/>
          <w:color w:val="000000"/>
          <w:spacing w:val="-2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/>
        </w:rPr>
        <w:t>Молдишаки хун барои ташхиси табларза муддати чанд да</w:t>
      </w:r>
      <w:r w:rsidRPr="00FC52C1">
        <w:rPr>
          <w:rFonts w:ascii="Times New Roman" w:hAnsi="Times New Roman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52C1">
        <w:rPr>
          <w:rFonts w:ascii="Times New Roman" w:hAnsi="Times New Roman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ранг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>45-60 да</w:t>
      </w:r>
      <w:r w:rsidRPr="00FC52C1">
        <w:rPr>
          <w:rFonts w:ascii="Times New Roman" w:hAnsi="Times New Roman"/>
          <w:color w:val="000000"/>
          <w:spacing w:val="-13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color w:val="000000"/>
          <w:spacing w:val="-13"/>
          <w:sz w:val="28"/>
          <w:szCs w:val="28"/>
          <w:lang w:val="tg-Cyrl-TJ"/>
        </w:rPr>
        <w:t>и</w:t>
      </w:r>
      <w:r w:rsidRPr="00FC52C1">
        <w:rPr>
          <w:rFonts w:ascii="Times New Roman" w:hAnsi="Times New Roman"/>
          <w:color w:val="000000"/>
          <w:spacing w:val="-13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color w:val="000000"/>
          <w:spacing w:val="-13"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ind w:left="5"/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 xml:space="preserve"> Фаркнадорад чанд ва</w:t>
      </w:r>
      <w:r w:rsidRPr="00FC52C1">
        <w:rPr>
          <w:rFonts w:ascii="Times New Roman" w:hAnsi="Times New Roman"/>
          <w:color w:val="000000"/>
          <w:spacing w:val="-13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color w:val="000000"/>
          <w:spacing w:val="-13"/>
          <w:sz w:val="28"/>
          <w:szCs w:val="28"/>
          <w:lang w:val="tg-Cyrl-TJ"/>
        </w:rPr>
        <w:t>т</w:t>
      </w:r>
      <w:r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ind w:left="5"/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 xml:space="preserve"> 15-да</w:t>
      </w:r>
      <w:r w:rsidRPr="00FC52C1">
        <w:rPr>
          <w:rFonts w:ascii="Times New Roman" w:hAnsi="Times New Roman"/>
          <w:color w:val="000000"/>
          <w:spacing w:val="-13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color w:val="000000"/>
          <w:spacing w:val="-13"/>
          <w:sz w:val="28"/>
          <w:szCs w:val="28"/>
          <w:lang w:val="tg-Cyrl-TJ"/>
        </w:rPr>
        <w:t>и</w:t>
      </w:r>
      <w:r w:rsidRPr="00FC52C1">
        <w:rPr>
          <w:rFonts w:ascii="Times New Roman" w:hAnsi="Times New Roman"/>
          <w:color w:val="000000"/>
          <w:spacing w:val="-13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color w:val="000000"/>
          <w:spacing w:val="-13"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line="269" w:lineRule="exact"/>
        <w:ind w:left="5"/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>4-соат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01BE1" w:rsidRDefault="002F494B" w:rsidP="003279D5">
      <w:pPr>
        <w:shd w:val="clear" w:color="auto" w:fill="FFFFFF"/>
        <w:adjustRightInd w:val="0"/>
        <w:spacing w:line="269" w:lineRule="exact"/>
        <w:ind w:left="5"/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color w:val="000000"/>
          <w:spacing w:val="-13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color w:val="000000"/>
          <w:spacing w:val="-13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3"/>
          <w:sz w:val="28"/>
          <w:szCs w:val="28"/>
          <w:lang w:val="tg-Cyrl-TJ"/>
        </w:rPr>
        <w:t>дуруствучуднадорад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322"/>
        </w:tabs>
        <w:adjustRightInd w:val="0"/>
        <w:spacing w:line="269" w:lineRule="exact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119.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Маф</w:t>
      </w:r>
      <w:r w:rsidRPr="00FC52C1">
        <w:rPr>
          <w:rFonts w:ascii="Times New Roman" w:hAnsi="Times New Roman"/>
          <w:color w:val="000000"/>
          <w:spacing w:val="-1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уми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«Табларзаи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бадсифат»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намудитабларза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нисбат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shd w:val="clear" w:color="auto" w:fill="FFFFFF"/>
        <w:tabs>
          <w:tab w:val="left" w:pos="1330"/>
        </w:tabs>
        <w:adjustRightInd w:val="0"/>
        <w:spacing w:line="269" w:lineRule="exact"/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Табларзаи тропик</w:t>
      </w:r>
      <w:r w:rsidRPr="00FC52C1">
        <w:rPr>
          <w:rFonts w:ascii="Times New Roman" w:hAnsi="Times New Roman"/>
          <w:color w:val="000000"/>
          <w:spacing w:val="-1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0"/>
        </w:tabs>
        <w:adjustRightInd w:val="0"/>
        <w:spacing w:line="269" w:lineRule="exact"/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Табларзаи 3-р</w:t>
      </w:r>
      <w:r w:rsidRPr="00FC52C1">
        <w:rPr>
          <w:rFonts w:ascii="Times New Roman" w:hAnsi="Times New Roman"/>
          <w:color w:val="000000"/>
          <w:spacing w:val="-1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заи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P.vivax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1330"/>
        </w:tabs>
        <w:adjustRightInd w:val="0"/>
        <w:spacing w:line="269" w:lineRule="exact"/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P.ovale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tabs>
          <w:tab w:val="left" w:pos="0"/>
        </w:tabs>
        <w:adjustRightInd w:val="0"/>
        <w:spacing w:before="5" w:line="269" w:lineRule="exact"/>
        <w:ind w:right="-5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01BE1" w:rsidRDefault="002F494B" w:rsidP="003279D5">
      <w:pPr>
        <w:shd w:val="clear" w:color="auto" w:fill="FFFFFF"/>
        <w:adjustRightInd w:val="0"/>
        <w:spacing w:line="269" w:lineRule="exact"/>
        <w:ind w:left="5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Табларзаи 5-р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>за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01BE1" w:rsidRDefault="002F494B" w:rsidP="003279D5">
      <w:pPr>
        <w:shd w:val="clear" w:color="auto" w:fill="FFFFFF"/>
        <w:tabs>
          <w:tab w:val="left" w:pos="1330"/>
        </w:tabs>
        <w:adjustRightInd w:val="0"/>
        <w:spacing w:line="269" w:lineRule="exact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120.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>Кадом намудиР.табларзадар Точикистон бештар вомех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рад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shd w:val="clear" w:color="auto" w:fill="FFFFFF"/>
        <w:tabs>
          <w:tab w:val="left" w:pos="1330"/>
        </w:tabs>
        <w:adjustRightInd w:val="0"/>
        <w:spacing w:line="269" w:lineRule="exact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color w:val="000000"/>
          <w:spacing w:val="-7"/>
          <w:sz w:val="28"/>
          <w:szCs w:val="28"/>
          <w:lang w:val="en-US"/>
        </w:rPr>
        <w:t xml:space="preserve">P.vivax,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>P.falciparum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before="5"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P.falciparum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before="5"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P.ovale</w:t>
      </w:r>
    </w:p>
    <w:p w:rsidR="002F494B" w:rsidRPr="00FC52C1" w:rsidRDefault="002F494B" w:rsidP="003279D5">
      <w:pPr>
        <w:shd w:val="clear" w:color="auto" w:fill="FFFFFF"/>
        <w:adjustRightInd w:val="0"/>
        <w:spacing w:before="5"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>P.falciparum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before="5" w:line="269" w:lineRule="exact"/>
        <w:ind w:right="6182"/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  <w:t xml:space="preserve"> P.malariae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2F494B" w:rsidRPr="00F01BE1" w:rsidRDefault="002F494B" w:rsidP="003279D5">
      <w:pPr>
        <w:adjustRightInd w:val="0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 </w:t>
      </w:r>
      <w:r w:rsidRPr="00FC52C1">
        <w:rPr>
          <w:rFonts w:ascii="Times New Roman" w:hAnsi="Times New Roman"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вучуд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01BE1" w:rsidRDefault="002F494B" w:rsidP="003279D5">
      <w:pPr>
        <w:adjustRightInd w:val="0"/>
        <w:ind w:left="142" w:hanging="142"/>
        <w:rPr>
          <w:rFonts w:ascii="Times New Roman Tj" w:hAnsi="Times New Roman Tj"/>
          <w:bCs/>
          <w:spacing w:val="-5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121.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Термин никтурия чиро мефа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монад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Default="002F494B" w:rsidP="003279D5">
      <w:pPr>
        <w:adjustRightInd w:val="0"/>
        <w:spacing w:after="200"/>
        <w:jc w:val="both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Зиёдшуданипешоб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удокунии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шабо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на;</w:t>
      </w:r>
    </w:p>
    <w:p w:rsidR="002F494B" w:rsidRDefault="002F494B" w:rsidP="003279D5">
      <w:pPr>
        <w:adjustRightInd w:val="0"/>
        <w:spacing w:after="200"/>
        <w:jc w:val="both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Доштанатавонистанипешоб шабона; </w:t>
      </w:r>
    </w:p>
    <w:p w:rsidR="002F494B" w:rsidRDefault="002F494B" w:rsidP="003279D5">
      <w:pPr>
        <w:adjustRightInd w:val="0"/>
        <w:spacing w:after="200"/>
        <w:jc w:val="both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Зиёд шуданидиурезишабонанисбат ба диурезир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ӯ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зона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jc w:val="both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$D)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Зиёд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шуданипешобдар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соат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оир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ӯ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зона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Pr="009B0933" w:rsidRDefault="002F494B" w:rsidP="003279D5">
      <w:pPr>
        <w:rPr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Дард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ангоми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пешобкун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122.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Бокадомусулфосфат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пешоббударо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карданмумкин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Default="002F494B" w:rsidP="003279D5">
      <w:pPr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Ба такшонилова намудани тезоб;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Ба такшон илова намудани иш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қ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ор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Гарм кардан;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$D)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Боэфиромехтанамудан;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9B0933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 w:eastAsia="en-US"/>
        </w:rPr>
        <w:t xml:space="preserve">E)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Илова намудани обиму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қ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аттар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Default="002F494B" w:rsidP="003279D5"/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</w:p>
    <w:p w:rsidR="002F494B" w:rsidRPr="004E7F05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123.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Бо кадом усул сафедаи пешобромуайянкарданмумкин аст.</w:t>
      </w:r>
    </w:p>
    <w:p w:rsidR="002F494B" w:rsidRDefault="002F494B" w:rsidP="003279D5">
      <w:pPr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Сан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иш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бо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тезобисулфосолисилат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Сан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ишиГайнес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Сан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иши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Ланге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$D)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Сан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иши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Розина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4E7F05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E)  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Са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н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иши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Богомолова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Pr="00635962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124.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Хирагии пешоб метавонад пайдо шавад.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Бозиёдбудани бактерия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Бо зиёдбудани микдори намак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Бозиёдбуданимикдори эритросит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D) 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Бо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зиёдбуданилейкосит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ама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авоб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дурустанд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Pr="00C17272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C17272">
        <w:rPr>
          <w:rFonts w:ascii="Times New Roman Tj" w:hAnsi="Times New Roman Tj"/>
          <w:sz w:val="28"/>
          <w:szCs w:val="28"/>
          <w:lang w:val="tg-Cyrl-TJ"/>
        </w:rPr>
        <w:t>125.</w:t>
      </w:r>
      <w:r w:rsidRPr="00C17272">
        <w:rPr>
          <w:rFonts w:ascii="Times New Roman Tj" w:hAnsi="Times New Roman Tj"/>
          <w:bCs/>
          <w:sz w:val="28"/>
          <w:szCs w:val="28"/>
          <w:lang w:val="tg-Cyrl-TJ"/>
        </w:rPr>
        <w:t xml:space="preserve"> Хирагии пешобиаз сабаби бисёр будани урат</w:t>
      </w:r>
      <w:r w:rsidRPr="00C17272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17272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C17272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C17272">
        <w:rPr>
          <w:rFonts w:ascii="Times New Roman Tj" w:hAnsi="Times New Roman Tj" w:cs="Times New Roman Tj"/>
          <w:bCs/>
          <w:sz w:val="28"/>
          <w:szCs w:val="28"/>
          <w:lang w:val="tg-Cyrl-TJ"/>
        </w:rPr>
        <w:t>пайдошуда</w:t>
      </w:r>
      <w:r w:rsidRPr="00C17272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C17272">
        <w:rPr>
          <w:rFonts w:ascii="Times New Roman Tj" w:hAnsi="Times New Roman Tj" w:cs="Times New Roman Tj"/>
          <w:bCs/>
          <w:sz w:val="28"/>
          <w:szCs w:val="28"/>
          <w:lang w:val="tg-Cyrl-TJ"/>
        </w:rPr>
        <w:t>нест</w:t>
      </w:r>
      <w:r w:rsidRPr="00C17272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C17272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C17272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eastAsia="en-US"/>
        </w:rPr>
        <w:t xml:space="preserve">Бо илова намудани тезоб;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Бо илова намудани иш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қ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ор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;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ангомиомехтакунии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пешоб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D) 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ангоми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хунук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кардани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пешоб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Pr="00C17272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ангоми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илова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намудани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об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Pr="0063400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634001">
        <w:rPr>
          <w:rFonts w:ascii="Times New Roman Tj" w:hAnsi="Times New Roman Tj"/>
          <w:sz w:val="28"/>
          <w:szCs w:val="28"/>
          <w:lang w:val="tg-Cyrl-TJ"/>
        </w:rPr>
        <w:t>126.</w:t>
      </w:r>
      <w:r w:rsidRPr="00634001">
        <w:rPr>
          <w:rFonts w:ascii="Times New Roman Tj" w:hAnsi="Times New Roman Tj"/>
          <w:bCs/>
          <w:sz w:val="28"/>
          <w:szCs w:val="28"/>
          <w:lang w:val="tg-Cyrl-TJ"/>
        </w:rPr>
        <w:t xml:space="preserve"> Принсипи</w:t>
      </w:r>
      <w:r w:rsidRPr="00634001">
        <w:rPr>
          <w:rFonts w:ascii="Times New Roman Tj" w:hAnsi="Times New Roman Tj"/>
          <w:sz w:val="28"/>
          <w:szCs w:val="28"/>
          <w:lang w:val="tg-Cyrl-TJ"/>
        </w:rPr>
        <w:t>сан</w:t>
      </w:r>
      <w:r w:rsidRPr="00634001">
        <w:rPr>
          <w:rFonts w:ascii="Times New Roman" w:hAnsi="Times New Roman"/>
          <w:sz w:val="28"/>
          <w:szCs w:val="28"/>
          <w:lang w:val="tg-Cyrl-TJ"/>
        </w:rPr>
        <w:t>ҷ</w:t>
      </w:r>
      <w:r w:rsidRPr="00634001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Pr="00634001">
        <w:rPr>
          <w:rFonts w:ascii="Times New Roman Tj" w:hAnsi="Times New Roman Tj"/>
          <w:bCs/>
          <w:sz w:val="28"/>
          <w:szCs w:val="28"/>
          <w:lang w:val="tg-Cyrl-TJ"/>
        </w:rPr>
        <w:t>Зимнитский аз ч</w:t>
      </w:r>
      <w:r w:rsidRPr="0063400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634001">
        <w:rPr>
          <w:rFonts w:ascii="Times New Roman Tj" w:hAnsi="Times New Roman Tj" w:cs="Times New Roman Tj"/>
          <w:bCs/>
          <w:sz w:val="28"/>
          <w:szCs w:val="28"/>
          <w:lang w:val="tg-Cyrl-TJ"/>
        </w:rPr>
        <w:t>иборат</w:t>
      </w:r>
      <w:r w:rsidRPr="0063400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63400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63400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63400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634001">
        <w:rPr>
          <w:rFonts w:ascii="Times New Roman Tj" w:hAnsi="Times New Roman Tj"/>
          <w:sz w:val="28"/>
          <w:szCs w:val="28"/>
          <w:lang w:val="tg-Cyrl-TJ" w:eastAsia="en-US"/>
        </w:rPr>
        <w:t>Муоинаи динамикаи ми</w:t>
      </w:r>
      <w:r w:rsidRPr="00634001">
        <w:rPr>
          <w:rFonts w:ascii="Times New Roman" w:hAnsi="Times New Roman"/>
          <w:sz w:val="28"/>
          <w:szCs w:val="28"/>
          <w:lang w:val="tg-Cyrl-TJ" w:eastAsia="en-US"/>
        </w:rPr>
        <w:t>қ</w:t>
      </w:r>
      <w:r w:rsidRPr="00634001">
        <w:rPr>
          <w:rFonts w:ascii="Times New Roman Tj" w:hAnsi="Times New Roman Tj" w:cs="Times New Roman Tj"/>
          <w:sz w:val="28"/>
          <w:szCs w:val="28"/>
          <w:lang w:val="tg-Cyrl-TJ" w:eastAsia="en-US"/>
        </w:rPr>
        <w:t>дори</w:t>
      </w:r>
      <w:r w:rsidRPr="00634001">
        <w:rPr>
          <w:rFonts w:ascii="Times New Roman Tj" w:hAnsi="Times New Roman Tj"/>
          <w:sz w:val="28"/>
          <w:szCs w:val="28"/>
          <w:lang w:val="tg-Cyrl-TJ" w:eastAsia="en-US"/>
        </w:rPr>
        <w:t xml:space="preserve"> пешоби </w:t>
      </w:r>
      <w:r w:rsidRPr="0063400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634001">
        <w:rPr>
          <w:rFonts w:ascii="Times New Roman Tj" w:hAnsi="Times New Roman Tj" w:cs="Times New Roman Tj"/>
          <w:sz w:val="28"/>
          <w:szCs w:val="28"/>
          <w:lang w:val="tg-Cyrl-TJ" w:eastAsia="en-US"/>
        </w:rPr>
        <w:t>удошуда</w:t>
      </w:r>
      <w:r w:rsidRPr="00634001">
        <w:rPr>
          <w:rFonts w:ascii="Times New Roman Tj" w:hAnsi="Times New Roman Tj"/>
          <w:sz w:val="28"/>
          <w:szCs w:val="28"/>
          <w:lang w:val="tg-Cyrl-TJ" w:eastAsia="en-US"/>
        </w:rPr>
        <w:t xml:space="preserve">;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Муоинаи динамикаи зичии нисбии пешоб дар як шабонар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ӯ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Дар муайян намудани диурези рузона ва шабона;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 Дар муайян намуданидиурези шабонар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ӯ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Pr="007F43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ама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авоб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дурустанд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Pr="007F43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7F43C1">
        <w:rPr>
          <w:rFonts w:ascii="Times New Roman Tj" w:hAnsi="Times New Roman Tj"/>
          <w:sz w:val="28"/>
          <w:szCs w:val="28"/>
          <w:lang w:val="tg-Cyrl-TJ"/>
        </w:rPr>
        <w:t>127.</w:t>
      </w:r>
      <w:r w:rsidRPr="007F43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Кадомнамудидору</w:t>
      </w:r>
      <w:r w:rsidRPr="007F43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7F43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обамуайяннамудани</w:t>
      </w:r>
      <w:r w:rsidRPr="007F43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7F43C1">
        <w:rPr>
          <w:rFonts w:ascii="Times New Roman Tj" w:hAnsi="Times New Roman Tj" w:cs="Times New Roman Tj"/>
          <w:bCs/>
          <w:sz w:val="28"/>
          <w:szCs w:val="28"/>
          <w:lang w:val="tg-Cyrl-TJ"/>
        </w:rPr>
        <w:t>глюкоза</w:t>
      </w:r>
      <w:r w:rsidRPr="007F43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7F43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7F43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7F43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усули</w:t>
      </w:r>
      <w:r w:rsidRPr="007F43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Pr="007F43C1">
        <w:rPr>
          <w:rFonts w:ascii="Times New Roman Tj" w:hAnsi="Times New Roman Tj" w:cs="Times New Roman Tj"/>
          <w:bCs/>
          <w:sz w:val="28"/>
          <w:szCs w:val="28"/>
          <w:lang w:val="tg-Cyrl-TJ"/>
        </w:rPr>
        <w:t>Гайне</w:t>
      </w:r>
      <w:r w:rsidRPr="007F43C1">
        <w:rPr>
          <w:rFonts w:ascii="Times New Roman Tj" w:hAnsi="Times New Roman Tj"/>
          <w:bCs/>
          <w:sz w:val="28"/>
          <w:szCs w:val="28"/>
          <w:lang w:val="tg-Cyrl-TJ"/>
        </w:rPr>
        <w:t>с)редуксион</w:t>
      </w:r>
      <w:r w:rsidRPr="007F43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7F43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7F43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таъсир</w:t>
      </w:r>
      <w:r w:rsidRPr="007F43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7F43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мекунад</w:t>
      </w:r>
      <w:r w:rsidRPr="007F43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Креатинин;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Пигмент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талха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Индикан;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 Тезоби пешоб;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ама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авоб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дурустанд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Pr="007F43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128.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Кадомаз усул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муайяннамудани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глюкоза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бештар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хусус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Сан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ишиГайнес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,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Бенедикт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Сан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ишиНиландер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;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Глюкотест;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 Даста аз реактив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хушк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авоби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дуруст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нест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Pr="007F43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129.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Дар кадом бемори</w:t>
      </w:r>
      <w:r w:rsidRPr="00FC52C1">
        <w:rPr>
          <w:rFonts w:ascii="Times New Roman" w:hAnsi="Times New Roman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озичии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пешоб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то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1030-1050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расиданаш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мумкин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аст</w:t>
      </w:r>
      <w:r w:rsidRPr="00FC52C1">
        <w:rPr>
          <w:rFonts w:ascii="Times New Roman Tj" w:hAnsi="Times New Roman Tj"/>
          <w:bCs/>
          <w:sz w:val="28"/>
          <w:szCs w:val="28"/>
        </w:rPr>
        <w:t>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Гломерулонефрити музмин;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Пиелонефрит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Диабети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қ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анд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D)  Диабети бе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қ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анд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 w:eastAsia="en-US"/>
        </w:rPr>
        <w:t xml:space="preserve"> 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Гурдаи хушкшудаистода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7F43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130.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Барои</w:t>
      </w:r>
      <w:r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кадом</w:t>
      </w:r>
      <w:r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бемор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>
        <w:rPr>
          <w:rFonts w:ascii="Cambria" w:hAnsi="Cambria" w:cs="Cambria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гемогл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обинурия</w:t>
      </w:r>
      <w:r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хосаст.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Санги гурда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С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ӯ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зок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Гурдаи гемолитик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 Зардчаи паренхиматик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Гломерулонефрити шадид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096F53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131.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Даркадом</w:t>
      </w:r>
      <w:r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бемор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>
        <w:rPr>
          <w:rFonts w:ascii="Cambria" w:hAnsi="Cambria" w:cs="Cambria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билирубинурияи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шадид</w:t>
      </w:r>
      <w:r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вомех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Зардчаи механик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Зардчаи гемолитик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Санги гурда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 Гломерунефритишадид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 С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ӯ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зок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096F53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132.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ангомикадомбемори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одарпешоббо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микдоризиёдфосфат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аморф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ватрипелфосфат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Гурдаи гемолитик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С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ӯ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зок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C)Синдроми нефротик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 Гломерунефрити шадид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 Гурдаи шахшуда (застойная почка)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 xml:space="preserve"> 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133.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Бактериурия хос аст,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Гломерунефрити шадид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ab/>
      </w:r>
    </w:p>
    <w:p w:rsidR="002F494B" w:rsidRDefault="002F494B" w:rsidP="003279D5">
      <w:pPr>
        <w:tabs>
          <w:tab w:val="left" w:pos="6645"/>
        </w:tabs>
        <w:adjustRightInd w:val="0"/>
        <w:spacing w:after="200"/>
        <w:contextualSpacing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Пиелонефрити шадид; </w:t>
      </w:r>
    </w:p>
    <w:p w:rsidR="002F494B" w:rsidRDefault="002F494B" w:rsidP="003279D5">
      <w:pPr>
        <w:tabs>
          <w:tab w:val="left" w:pos="6645"/>
        </w:tabs>
        <w:adjustRightInd w:val="0"/>
        <w:spacing w:after="200"/>
        <w:contextualSpacing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Синдроминефротик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  <w:r w:rsidRPr="00096F53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2F494B" w:rsidRPr="00FC52C1" w:rsidRDefault="002F494B" w:rsidP="003279D5">
      <w:pPr>
        <w:tabs>
          <w:tab w:val="left" w:pos="6645"/>
        </w:tabs>
        <w:adjustRightInd w:val="0"/>
        <w:spacing w:after="200"/>
        <w:contextualSpacing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D) 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Саратони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гурда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Pr="00096F53" w:rsidRDefault="002F494B" w:rsidP="003279D5">
      <w:pPr>
        <w:adjustRightInd w:val="0"/>
        <w:spacing w:after="200"/>
        <w:contextualSpacing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Бемори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санги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гурда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096F53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134.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Хирагиипешобро, ки аз сабабизиёд буданиэлемент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омадааст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соф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мумкинаст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Бо илованамуданитезоб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Бо тоб додан дарсентрифуга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Бо илова намудани иш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қ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ор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 Бо гармкардан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Бо илова намудани оби му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қ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аррар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30061E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135.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Ч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гуна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талаботбарои</w:t>
      </w:r>
      <w:r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муайян</w:t>
      </w:r>
      <w:r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намудани</w:t>
      </w:r>
      <w:r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сафеда</w:t>
      </w:r>
      <w:r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ташхиси</w:t>
      </w:r>
      <w:r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пешоб</w:t>
      </w:r>
      <w:r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талабкарда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Му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итипешоб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бояд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иш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қ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ор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бошад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Му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ити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пешоб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бояд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турш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бошад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Ч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гуна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будани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му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ити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пешоб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фар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қ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 Бояд глюкоза набошад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Бояд элемент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таркиби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хун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набошанд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30061E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136.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Дар кадом </w:t>
      </w:r>
      <w:r w:rsidRPr="00FC52C1">
        <w:rPr>
          <w:rFonts w:ascii="Times New Roman" w:hAnsi="Times New Roman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ароратсафедаиБенс</w:t>
      </w:r>
      <w:r w:rsidRPr="00FC52C1">
        <w:rPr>
          <w:rFonts w:ascii="Times New Roman Tj" w:hAnsi="Times New Roman Tj"/>
          <w:bCs/>
          <w:sz w:val="28"/>
          <w:szCs w:val="28"/>
        </w:rPr>
        <w:t>-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Джонсон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FC52C1">
        <w:rPr>
          <w:rFonts w:ascii="Times New Roman" w:hAnsi="Times New Roman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лил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</w:rPr>
        <w:t>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eastAsia="en-US"/>
        </w:rPr>
        <w:t>10-20°С</w:t>
      </w:r>
      <w:r w:rsidRPr="00FC52C1">
        <w:rPr>
          <w:rFonts w:ascii="Times New Roman Tj" w:hAnsi="Times New Roman Tj"/>
          <w:bCs/>
          <w:sz w:val="28"/>
          <w:szCs w:val="28"/>
          <w:lang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eastAsia="en-US"/>
        </w:rPr>
        <w:t>20-30°С</w:t>
      </w:r>
      <w:r w:rsidRPr="00FC52C1">
        <w:rPr>
          <w:rFonts w:ascii="Times New Roman Tj" w:hAnsi="Times New Roman Tj"/>
          <w:bCs/>
          <w:sz w:val="28"/>
          <w:szCs w:val="28"/>
          <w:lang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eastAsia="en-US"/>
        </w:rPr>
        <w:t>30-40°С</w:t>
      </w:r>
      <w:r w:rsidRPr="00FC52C1">
        <w:rPr>
          <w:rFonts w:ascii="Times New Roman Tj" w:hAnsi="Times New Roman Tj"/>
          <w:bCs/>
          <w:sz w:val="28"/>
          <w:szCs w:val="28"/>
          <w:lang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eastAsia="en-US"/>
        </w:rPr>
        <w:t>D)  45-55°С</w:t>
      </w:r>
      <w:r w:rsidRPr="00FC52C1">
        <w:rPr>
          <w:rFonts w:ascii="Times New Roman Tj" w:hAnsi="Times New Roman Tj"/>
          <w:bCs/>
          <w:sz w:val="28"/>
          <w:szCs w:val="28"/>
          <w:lang w:eastAsia="en-US"/>
        </w:rPr>
        <w:t>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eastAsia="en-US"/>
        </w:rPr>
        <w:t xml:space="preserve">  Аз 60°Сзиёд</w:t>
      </w:r>
      <w:r w:rsidRPr="00FC52C1">
        <w:rPr>
          <w:rFonts w:ascii="Times New Roman Tj" w:hAnsi="Times New Roman Tj"/>
          <w:bCs/>
          <w:sz w:val="28"/>
          <w:szCs w:val="28"/>
          <w:lang w:eastAsia="en-US"/>
        </w:rPr>
        <w:t>;</w:t>
      </w:r>
    </w:p>
    <w:p w:rsidR="002F494B" w:rsidRPr="0030061E" w:rsidRDefault="002F494B" w:rsidP="003279D5">
      <w:pPr>
        <w:adjustRightInd w:val="0"/>
        <w:rPr>
          <w:rFonts w:ascii="Times New Roman Tj" w:hAnsi="Times New Roman Tj"/>
          <w:sz w:val="28"/>
          <w:szCs w:val="28"/>
        </w:rPr>
      </w:pPr>
      <w:r w:rsidRPr="00FC52C1">
        <w:rPr>
          <w:rFonts w:ascii="Times New Roman Tj" w:hAnsi="Times New Roman Tj"/>
          <w:sz w:val="28"/>
          <w:szCs w:val="28"/>
        </w:rPr>
        <w:t xml:space="preserve"> </w:t>
      </w:r>
      <w:r w:rsidRPr="001660D2">
        <w:rPr>
          <w:rFonts w:ascii="Times New Roman" w:hAnsi="Times New Roman"/>
          <w:sz w:val="28"/>
          <w:szCs w:val="28"/>
        </w:rPr>
        <w:t>@</w:t>
      </w:r>
      <w:r w:rsidRPr="00FC52C1">
        <w:rPr>
          <w:rFonts w:ascii="Times New Roman Tj" w:hAnsi="Times New Roman Tj"/>
          <w:sz w:val="28"/>
          <w:szCs w:val="28"/>
        </w:rPr>
        <w:t>137.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Даркадом беморихозиёд </w:t>
      </w:r>
      <w:r w:rsidRPr="00FC52C1">
        <w:rPr>
          <w:rFonts w:ascii="Times New Roman" w:hAnsi="Times New Roman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осил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шудани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шираи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меъда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дида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/>
          <w:sz w:val="28"/>
          <w:szCs w:val="28"/>
        </w:rPr>
        <w:t>мешавад.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Омоси меъда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Захми меъда ва р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ӯ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даи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12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ангушта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Гастрити музмии бо атрофия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 Судабандии даромадго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меъдаю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р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ӯ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да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(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стеноз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превратника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)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 xml:space="preserve"> 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Полипози меъда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30061E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138.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зиёд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чудоша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вии шираи меъда дар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иссаи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якум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Гастрити музминбо кам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осилшавииишираи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меъда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Омоси меъда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Тангшавиидаромадго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меъдаю р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ӯ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да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 Ахлоргидрияи функсионал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Захми меъда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30061E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139.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Кадом усули муайян намудани туршии шираи меъда дар озмоишго</w:t>
      </w:r>
      <w:r w:rsidRPr="00FC52C1">
        <w:rPr>
          <w:rFonts w:ascii="Times New Roman" w:hAnsi="Times New Roman"/>
          <w:bCs/>
          <w:sz w:val="28"/>
          <w:szCs w:val="28"/>
        </w:rPr>
        <w:t>ҳҳ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васеъ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истифода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</w:rPr>
        <w:t>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Усули титрониданбо ма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0,01NNAOH боиндикатор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Усули титрониданбо ма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0,1NNAOH боиндикатор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Усули титронидан бо ма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1,0NNAOH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 Усули титронидан бо ма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1,0NHCI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авоби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дуруст ву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уд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30061E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140.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ангезандапур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увваттар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Адреналин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Атропин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Гистамин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 Пилокарпин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 Кофеин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304542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141.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Одатан барои рН - метрияи дохили меъда истифода мебаранд.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Зонд бо як электрод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Зонд бо 2электрод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Зонд бо 3электрод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 Шумораи электрод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амиятна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дорад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авоби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дуруст ву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уд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304542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142.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Бо кадомусул гализияти НС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I</w:t>
      </w:r>
      <w:r w:rsidRPr="00FC52C1">
        <w:rPr>
          <w:rFonts w:ascii="Times New Roman Tj" w:hAnsi="Times New Roman Tj"/>
          <w:bCs/>
          <w:sz w:val="28"/>
          <w:szCs w:val="28"/>
        </w:rPr>
        <w:t>-ри озодро дар шираи меъда муайяннамудан мумкин аст.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Титронида бома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0,1NNAOH ва диметеломидобензол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Титронидан бо ма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0,1NNAOHва фенолфталеин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>
        <w:rPr>
          <w:rFonts w:ascii="Times New Roman Tj" w:hAnsi="Times New Roman Tj"/>
          <w:bCs/>
          <w:sz w:val="28"/>
          <w:szCs w:val="28"/>
          <w:lang w:val="tg-Cyrl-TJ" w:eastAsia="en-US"/>
        </w:rPr>
        <w:t>\</w:t>
      </w:r>
    </w:p>
    <w:p w:rsidR="002F494B" w:rsidRPr="00304542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Титронидан бо ма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0,1 NaCl ва диметиламидоазобензол;</w:t>
      </w:r>
      <w:r>
        <w:rPr>
          <w:rFonts w:ascii="Times New Roman Tj" w:hAnsi="Times New Roman Tj"/>
          <w:sz w:val="28"/>
          <w:szCs w:val="28"/>
          <w:lang w:val="tg-Cyrl-TJ" w:eastAsia="en-US"/>
        </w:rPr>
        <w:t>\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 Муайян намудани рН-и шираимеъда;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Титронидан бо ма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0,1NNAOH бо ализаринсулфати натрии турш; </w:t>
      </w:r>
    </w:p>
    <w:p w:rsidR="002F494B" w:rsidRPr="00304542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143.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Кадом индикаторро бароимуайяннамудани НС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I</w:t>
      </w:r>
      <w:r w:rsidRPr="00FC52C1">
        <w:rPr>
          <w:rFonts w:ascii="Times New Roman Tj" w:hAnsi="Times New Roman Tj"/>
          <w:bCs/>
          <w:sz w:val="28"/>
          <w:szCs w:val="28"/>
        </w:rPr>
        <w:t>-и пайваст истифода мебаранд;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eastAsia="en-US"/>
        </w:rPr>
        <w:t>2. Диметиламидоазобензол;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Ализаринсулфати </w:t>
      </w:r>
      <w:r w:rsidRPr="00FC52C1">
        <w:rPr>
          <w:rFonts w:ascii="Times New Roman Tj" w:hAnsi="Times New Roman Tj"/>
          <w:sz w:val="28"/>
          <w:szCs w:val="28"/>
          <w:lang w:val="en-US" w:eastAsia="en-US"/>
        </w:rPr>
        <w:t>N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а-и турш; 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авоб надорад;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 Ма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якунимкаратаи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хлориди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ан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Pr="00304542" w:rsidRDefault="002F494B" w:rsidP="003279D5">
      <w:pPr>
        <w:adjustRightInd w:val="0"/>
        <w:spacing w:after="200"/>
        <w:rPr>
          <w:rFonts w:ascii="Times New Roman Tj" w:hAnsi="Times New Roman Tj"/>
          <w:spacing w:val="-7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Ма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бромдор;</w:t>
      </w:r>
    </w:p>
    <w:p w:rsidR="002F494B" w:rsidRPr="00304542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144.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Функсияи тараш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луобии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мекунад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Қ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абати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сероз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Қ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абати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мушак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;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Қ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абати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луоб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D) 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Қ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абати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зерилуоб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 xml:space="preserve">  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авоб надорад;</w:t>
      </w:r>
    </w:p>
    <w:p w:rsidR="002F494B" w:rsidRPr="00BA5B58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145.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Бо кадомусултуршииумумиишираимеъдаро муайянмекунанд.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Титронидан бома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0,1NNAOH ва диметеломидобензол;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Титронидан бо ма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0,1NNAOHва фенолфталеин.;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Титронидан бо ма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0,1 NaCl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ва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диметиламидоазобензол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.;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 Муайян намудани рН-и шираимеъда;</w:t>
      </w:r>
      <w:r>
        <w:rPr>
          <w:rFonts w:ascii="Times New Roman Tj" w:hAnsi="Times New Roman Tj"/>
          <w:sz w:val="28"/>
          <w:szCs w:val="28"/>
          <w:lang w:val="tg-Cyrl-TJ" w:eastAsia="en-US"/>
        </w:rPr>
        <w:t>\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Титронидан бо ма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0,1NNAOH бо ализаринсулфати натрий турш; </w:t>
      </w:r>
    </w:p>
    <w:p w:rsidR="002F494B" w:rsidRPr="00BA5B58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146.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меъдатипи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пангипохло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ргидии тарашш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</w:rPr>
        <w:t>Гастрити урем</w:t>
      </w:r>
      <w:r w:rsidRPr="00FC52C1">
        <w:rPr>
          <w:rFonts w:ascii="Times New Roman" w:hAnsi="Times New Roman"/>
          <w:sz w:val="28"/>
          <w:szCs w:val="28"/>
        </w:rPr>
        <w:t>ӣ</w:t>
      </w:r>
      <w:r w:rsidRPr="00FC52C1">
        <w:rPr>
          <w:rFonts w:ascii="Times New Roman Tj" w:hAnsi="Times New Roman Tj"/>
          <w:sz w:val="28"/>
          <w:szCs w:val="28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sz w:val="28"/>
          <w:szCs w:val="28"/>
        </w:rPr>
        <w:t>Захми меъда;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/>
        </w:rPr>
        <w:t>Гастрити шадид;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D)  Гастрити атроф</w:t>
      </w:r>
      <w:r w:rsidRPr="00FC52C1">
        <w:rPr>
          <w:rFonts w:ascii="Times New Roman" w:hAnsi="Times New Roman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полипоз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ом</w:t>
      </w:r>
      <w:r w:rsidRPr="00FC52C1">
        <w:rPr>
          <w:rFonts w:ascii="Times New Roman Tj" w:hAnsi="Times New Roman Tj"/>
          <w:sz w:val="28"/>
          <w:szCs w:val="28"/>
          <w:lang w:val="tg-Cyrl-TJ"/>
        </w:rPr>
        <w:t>оси меъда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BA5B58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Судабандии даромадго</w:t>
      </w:r>
      <w:r w:rsidRPr="00FC52C1">
        <w:rPr>
          <w:rFonts w:ascii="Times New Roman" w:hAnsi="Times New Roman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меъдаю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Стенозпривратника</w:t>
      </w:r>
      <w:r w:rsidRPr="00FC52C1">
        <w:rPr>
          <w:rFonts w:ascii="Times New Roman Tj" w:hAnsi="Times New Roman Tj"/>
          <w:sz w:val="28"/>
          <w:szCs w:val="28"/>
          <w:lang w:val="tg-Cyrl-TJ"/>
        </w:rPr>
        <w:t>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BA5B58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147.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нишонди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андабузургии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меъёрии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НС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I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-и озод дар шираи меъда аст.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eastAsia="en-US"/>
        </w:rPr>
        <w:t xml:space="preserve">10—20 ммоль/л.м; 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20—40 ммоль/л;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40—60 ммоль/л; 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60—90 ммоль/л;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  80-100 ммоль/л;</w:t>
      </w:r>
    </w:p>
    <w:p w:rsidR="002F494B" w:rsidRPr="00686C28" w:rsidRDefault="002F494B" w:rsidP="003279D5">
      <w:pPr>
        <w:adjustRightInd w:val="0"/>
        <w:spacing w:after="200"/>
        <w:contextualSpacing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148.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 xml:space="preserve"> Таркиби туршииумумии шираи меъда аз кадом </w:t>
      </w:r>
      <w:r w:rsidRPr="00FC52C1">
        <w:rPr>
          <w:rFonts w:ascii="Times New Roman" w:hAnsi="Times New Roman"/>
          <w:bCs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 w:eastAsia="en-US"/>
        </w:rPr>
        <w:t>узъиёт</w:t>
      </w:r>
      <w:r w:rsidRPr="00FC52C1">
        <w:rPr>
          <w:rFonts w:ascii="Times New Roman" w:hAnsi="Times New Roman"/>
          <w:bCs/>
          <w:sz w:val="28"/>
          <w:szCs w:val="28"/>
          <w:lang w:val="tg-Cyrl-TJ" w:eastAsia="en-US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 w:eastAsia="en-US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 w:eastAsia="en-US"/>
        </w:rPr>
        <w:t>турш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 w:eastAsia="en-US"/>
        </w:rPr>
        <w:t>иборат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 w:eastAsia="en-US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/>
        </w:rPr>
        <w:t>НСI- и озод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НСI-и озод ваНСI –и пайваста;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НСI-и озодвабо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қ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мондаи пайвастаг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D) 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Аз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НС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L-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ипайваста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Аз НСI-иозод,НСI-ипайваста вабо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қ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имондаи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тезобг</w:t>
      </w:r>
      <w:r w:rsidRPr="00FC52C1">
        <w:rPr>
          <w:rFonts w:ascii="Times New Roman" w:hAnsi="Times New Roman"/>
          <w:sz w:val="28"/>
          <w:szCs w:val="28"/>
          <w:lang w:val="tg-Cyrl-TJ" w:eastAsia="en-US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149.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нишонди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рбуда бабузургии меъёрии туршии умумиишираимеъдамувофи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10—20 ммоль/л;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20—40 ммоль/л; 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40—60 ммоль/л;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D)  60—90 ммоль/л;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  80-100 ммоль/л;</w:t>
      </w:r>
    </w:p>
    <w:p w:rsidR="002F494B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b/>
          <w:bCs/>
          <w:lang w:val="tg-Cyrl-TJ"/>
        </w:rPr>
        <w:t>@</w:t>
      </w:r>
      <w:r w:rsidRPr="00416759">
        <w:rPr>
          <w:rFonts w:ascii="Times New Roman Tj" w:hAnsi="Times New Roman Tj"/>
          <w:sz w:val="28"/>
          <w:szCs w:val="28"/>
          <w:lang w:val="tg-Cyrl-TJ"/>
        </w:rPr>
        <w:t>150.</w:t>
      </w:r>
      <w:r w:rsidRPr="00416759">
        <w:rPr>
          <w:rFonts w:ascii="Times New Roman Tj" w:hAnsi="Times New Roman Tj"/>
          <w:bCs/>
          <w:sz w:val="28"/>
          <w:szCs w:val="28"/>
          <w:lang w:val="tg-Cyrl-TJ"/>
        </w:rPr>
        <w:t xml:space="preserve"> Дар кадом муддати ва</w:t>
      </w:r>
      <w:r w:rsidRPr="00416759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416759">
        <w:rPr>
          <w:rFonts w:ascii="Times New Roman Tj" w:hAnsi="Times New Roman Tj" w:cs="Times New Roman Tj"/>
          <w:bCs/>
          <w:sz w:val="28"/>
          <w:szCs w:val="28"/>
          <w:lang w:val="tg-Cyrl-TJ"/>
        </w:rPr>
        <w:t>т</w:t>
      </w:r>
      <w:r w:rsidRPr="00416759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16759">
        <w:rPr>
          <w:rFonts w:ascii="Times New Roman Tj" w:hAnsi="Times New Roman Tj" w:cs="Times New Roman Tj"/>
          <w:bCs/>
          <w:sz w:val="28"/>
          <w:szCs w:val="28"/>
          <w:lang w:val="tg-Cyrl-TJ"/>
        </w:rPr>
        <w:t>бояд</w:t>
      </w:r>
      <w:r w:rsidRPr="00416759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16759">
        <w:rPr>
          <w:rFonts w:ascii="Times New Roman Tj" w:hAnsi="Times New Roman Tj" w:cs="Times New Roman Tj"/>
          <w:bCs/>
          <w:sz w:val="28"/>
          <w:szCs w:val="28"/>
          <w:lang w:val="tg-Cyrl-TJ"/>
        </w:rPr>
        <w:t>ташхиси</w:t>
      </w:r>
      <w:r w:rsidRPr="00416759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16759">
        <w:rPr>
          <w:rFonts w:ascii="Times New Roman Tj" w:hAnsi="Times New Roman Tj" w:cs="Times New Roman Tj"/>
          <w:bCs/>
          <w:sz w:val="28"/>
          <w:szCs w:val="28"/>
          <w:lang w:val="tg-Cyrl-TJ"/>
        </w:rPr>
        <w:t>микроскопии</w:t>
      </w:r>
      <w:r w:rsidRPr="00416759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16759">
        <w:rPr>
          <w:rFonts w:ascii="Times New Roman Tj" w:hAnsi="Times New Roman Tj" w:cs="Times New Roman Tj"/>
          <w:bCs/>
          <w:sz w:val="28"/>
          <w:szCs w:val="28"/>
          <w:lang w:val="tg-Cyrl-TJ"/>
        </w:rPr>
        <w:t>талхаро</w:t>
      </w:r>
      <w:r w:rsidRPr="00416759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16759">
        <w:rPr>
          <w:rFonts w:ascii="Times New Roman Tj" w:hAnsi="Times New Roman Tj" w:cs="Times New Roman Tj"/>
          <w:bCs/>
          <w:sz w:val="28"/>
          <w:szCs w:val="28"/>
          <w:lang w:val="tg-Cyrl-TJ"/>
        </w:rPr>
        <w:t>гузаронем</w:t>
      </w:r>
      <w:r w:rsidRPr="00416759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/>
        </w:rPr>
        <w:t>Баъди5—10 да</w:t>
      </w:r>
      <w:r w:rsidRPr="00FC52C1">
        <w:rPr>
          <w:rFonts w:ascii="Times New Roman" w:hAnsi="Times New Roman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/>
        </w:rPr>
        <w:t>Баъди30 да</w:t>
      </w:r>
      <w:r w:rsidRPr="00FC52C1">
        <w:rPr>
          <w:rFonts w:ascii="Times New Roman" w:hAnsi="Times New Roman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/>
        </w:rPr>
        <w:t>Баъди1 с;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D)  Баъди2 с;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Баъди 3 с;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151.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дар ва</w:t>
      </w:r>
      <w:r w:rsidRPr="00FC52C1">
        <w:rPr>
          <w:rFonts w:ascii="Times New Roman" w:hAnsi="Times New Roman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таш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ташхиси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микроскоп</w:t>
      </w:r>
      <w:r w:rsidRPr="00FC52C1">
        <w:rPr>
          <w:rFonts w:ascii="Times New Roman" w:hAnsi="Times New Roman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натавонистаниталха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онро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FC52C1">
        <w:rPr>
          <w:rFonts w:ascii="Times New Roman" w:hAnsi="Times New Roman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тавр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мудати 1-2 соат ниго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доштан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мумкин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/>
        </w:rPr>
        <w:t>Дар яхдон;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/>
        </w:rPr>
        <w:t>Дар обиширгарм;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Ба термостат гузоштан лозим 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D)  Дар формалини 10%-а;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 Дар ма</w:t>
      </w:r>
      <w:r w:rsidRPr="00FC52C1">
        <w:rPr>
          <w:rFonts w:ascii="Times New Roman" w:hAnsi="Times New Roman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лули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физиолог</w:t>
      </w:r>
      <w:r w:rsidRPr="00FC52C1">
        <w:rPr>
          <w:rFonts w:ascii="Times New Roman" w:hAnsi="Times New Roman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F494B" w:rsidRPr="00416759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152.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Аз 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нишонди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туршии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шираи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бораи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функцияи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тезоб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осилкуниии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да ахборот гирифтан мумкин аст.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sz w:val="28"/>
          <w:szCs w:val="28"/>
          <w:lang w:val="tg-Cyrl-TJ"/>
        </w:rPr>
        <w:t>Аз р</w:t>
      </w:r>
      <w:r w:rsidRPr="00FC52C1">
        <w:rPr>
          <w:rFonts w:ascii="Times New Roman" w:hAnsi="Times New Roman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гализиятиН</w:t>
      </w:r>
      <w:r w:rsidRPr="00FC52C1">
        <w:rPr>
          <w:rFonts w:ascii="Times New Roman Tj" w:hAnsi="Times New Roman Tj"/>
          <w:sz w:val="28"/>
          <w:szCs w:val="28"/>
          <w:lang w:val="tg-Cyrl-TJ"/>
        </w:rPr>
        <w:t>CI-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озод</w:t>
      </w:r>
      <w:r w:rsidRPr="00FC52C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/>
        </w:rPr>
        <w:t>Аз р</w:t>
      </w:r>
      <w:r w:rsidRPr="00FC52C1">
        <w:rPr>
          <w:rFonts w:ascii="Times New Roman" w:hAnsi="Times New Roman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нишонди</w:t>
      </w:r>
      <w:r w:rsidRPr="00FC52C1">
        <w:rPr>
          <w:rFonts w:ascii="Times New Roman" w:hAnsi="Times New Roman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анда</w:t>
      </w:r>
      <w:r w:rsidRPr="00FC52C1">
        <w:rPr>
          <w:rFonts w:ascii="Times New Roman" w:hAnsi="Times New Roman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ни</w:t>
      </w:r>
      <w:r w:rsidRPr="00FC52C1">
        <w:rPr>
          <w:rFonts w:ascii="Times New Roman" w:hAnsi="Times New Roman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оиитуршии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давра</w:t>
      </w:r>
      <w:r w:rsidRPr="00FC52C1">
        <w:rPr>
          <w:rFonts w:ascii="Times New Roman" w:hAnsi="Times New Roman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1-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2-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юм</w:t>
      </w:r>
      <w:r w:rsidRPr="00FC52C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sz w:val="28"/>
          <w:szCs w:val="28"/>
          <w:lang w:val="tg-Cyrl-TJ"/>
        </w:rPr>
        <w:t>Аз р</w:t>
      </w:r>
      <w:r w:rsidRPr="00FC52C1">
        <w:rPr>
          <w:rFonts w:ascii="Times New Roman" w:hAnsi="Times New Roman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хусусияти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ка</w:t>
      </w:r>
      <w:r w:rsidRPr="00FC52C1">
        <w:rPr>
          <w:rFonts w:ascii="Times New Roman" w:hAnsi="Times New Roman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хаттаи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турш</w:t>
      </w:r>
      <w:r w:rsidRPr="00FC52C1">
        <w:rPr>
          <w:rFonts w:ascii="Times New Roman" w:hAnsi="Times New Roman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Pr="00FC52C1">
        <w:rPr>
          <w:rFonts w:ascii="Times New Roman Tj" w:hAnsi="Times New Roman Tj"/>
          <w:sz w:val="28"/>
          <w:szCs w:val="28"/>
          <w:lang w:val="tg-Cyrl-TJ"/>
        </w:rPr>
        <w:t>Аз р</w:t>
      </w:r>
      <w:r w:rsidRPr="00FC52C1">
        <w:rPr>
          <w:rFonts w:ascii="Times New Roman" w:hAnsi="Times New Roman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итуршии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умум</w:t>
      </w:r>
      <w:r w:rsidRPr="00FC52C1">
        <w:rPr>
          <w:rFonts w:ascii="Times New Roman" w:hAnsi="Times New Roman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Хама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153. Дар кадом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олат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стеркобил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ин дида намешавад.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Серози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игар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шуданиро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талхагузар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санг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Санги талхадон дар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олати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ором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Камхуниигемолитик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Лямблиоз;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154.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холесистити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музмин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талхачи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гуна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дигаргуни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Лахтаи хун;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Кристалл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оихолестерин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, билирубинатикалсий;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Микдори зиёди талха;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Плейохромияи талха;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Хаф, лейкосит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эпителия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десквамир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онидашуда;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155. Дар кадом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олат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турш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будани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изои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сафедаг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будани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араён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ои туршшав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буданифлораи п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дамиш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норасоии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адуди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156. Нах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мушак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ии дара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гуногунро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кадомхусусияташон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дарзери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заррабин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мекунанд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Доштани нах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кундаланг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Намуд ва андоза;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Нах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дарозр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Надоштани нах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авобхо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157. Дар кадом аз молдишак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зербуда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, тезоб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собун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нейтралиро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тафри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кардаметавонем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Молдишаки натив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беранг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Бо 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лулилюгол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рангкарда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шуда;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БоСудани III рангкардашуда;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Бома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лули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1%-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метилени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кабуд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рангкардашуда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Натив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бо глитсерин;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158. Стеркобилин дар фазла дида намешавад,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Захми 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афс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язвенный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колит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шуданима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рого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умумии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талхагузар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норасогии функсияи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адуди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араён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вазнинитуршшав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гастрит;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159. Дар кадом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лат дар фазла 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зиёди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клетчаткаи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крахмал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флораийодофил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Диспепсияи п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Панкреатит;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Диспепсияи туршшав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Колит бо дамиш;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Ис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оли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хунин;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160. Маф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умистеатореяин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Буданиэлемент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алношудаи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Будани рав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Будани луоб дар фазла;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Дигаргунии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ализияти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Будани крахмал дар фазла;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161.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истиф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одаизиёди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изои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штдор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баландшавии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йи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сурати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Зиёдшавии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араён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туршшав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Баланд шудани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араёни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Вайроншавиифунксияи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игар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Хангоми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араёни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вучуд надорад;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162. Маф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умикреаторея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Будани рав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Буданиэлемент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алношудаи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Будани луоб дар фазла;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Дигаргунии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ализияти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Будани крахмал дар фазла;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163. Макроскоп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зиёди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луоб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болои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дарак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Дар бораи вайрон шудани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араён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оихалшав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Дар бораи бемории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адуди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Дар бораи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ойдории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араёниилти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борик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Дар бораи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ойдории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араёниилти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исми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поёнир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164. Дарьёфтихуни навхабар меди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 аз хунрав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Меъда;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Дар 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борик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Аз сурхр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Дар 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Дар 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12-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ангушта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165. Рав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нгоми ранг кардан бо судани IIIч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гуна намуд дорад.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беранг;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оизардчаи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фур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зон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хокистарранг;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кабуд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сиё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166.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эътилолранги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баланди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талха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талхадон ( холецистит);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Хангоми камхунии гемолитик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санг дар талхадон;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ангомибудани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захм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12-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ангушта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ангомиперихолесистит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167.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валейкосит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борик;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даю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афс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Сурхр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Меъда;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168. Барои ташхисиамилоре бояд тайёр кард.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Молдишаки натив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беранг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БоСудан IIIрангкардашуда;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Бо 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лулиЛюголь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рангкардашуда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Натив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глитсерин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Молдишаки, бо сульфати нилсени кабуд рангкардашуда;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169.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луобии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узв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чинсиро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йпуш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накардааст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бисёр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абатаиэпителияи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Эпителия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оисилиндр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Эпителия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силиндрии ларзанда;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Эпителия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шахшуда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170. Кадом намуди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ои эпителиал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бораи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нодуруст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амъоварии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хабар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Эпителия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силиндр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Эпителия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куб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Эпителия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бисёр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эпител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эпителиоид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алеоляр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171.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оспирали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Куршма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 дар бал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дарёфт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Абсесси (варами чиркгирифта, дунбал)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Трахеит;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нафас;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Бронхит;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ин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ибозии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Крупозная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пневмония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172.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окристалиШарко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-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Лейдендар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дарёфт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Абсесси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Бемориибронхоэктати;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ин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ибозиишуш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Крупозная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пневмония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нафас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Сили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173.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 кадом 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амлуоб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нафас (Бронхиальная астма);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Пневмония;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Сили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Абсесси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Бемории бронхоэктат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174.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дарбал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амэозинофилия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Бронхити музмин;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нафас (Бронхиальная астма);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Сил;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Абсесси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175.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дорибал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2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литр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мерасад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нафас;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Абсесси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Варами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ибозии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Крупозная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пневмония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Бронхит;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176. Бал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ангомиабсесс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Гомоген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Дукабата;</w:t>
      </w:r>
    </w:p>
    <w:p w:rsidR="002F494B" w:rsidRPr="00FC52C1" w:rsidRDefault="002F494B" w:rsidP="003279D5">
      <w:pPr>
        <w:tabs>
          <w:tab w:val="left" w:pos="3855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Хафак; </w:t>
      </w:r>
    </w:p>
    <w:p w:rsidR="002F494B" w:rsidRPr="00FC52C1" w:rsidRDefault="002F494B" w:rsidP="003279D5">
      <w:pPr>
        <w:tabs>
          <w:tab w:val="left" w:pos="3750"/>
          <w:tab w:val="left" w:pos="3855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Сероз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ab/>
      </w:r>
    </w:p>
    <w:p w:rsidR="002F494B" w:rsidRPr="00FC52C1" w:rsidRDefault="002F494B" w:rsidP="003279D5">
      <w:pPr>
        <w:tabs>
          <w:tab w:val="left" w:pos="3750"/>
          <w:tab w:val="left" w:pos="3855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Луоб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177. Бал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мавти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гангрена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Луоб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Бисёр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tabs>
          <w:tab w:val="left" w:pos="3885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Се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tabs>
          <w:tab w:val="left" w:pos="3885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Гомоген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ab/>
      </w:r>
    </w:p>
    <w:p w:rsidR="002F494B" w:rsidRPr="00FC52C1" w:rsidRDefault="002F494B" w:rsidP="003279D5">
      <w:pPr>
        <w:tabs>
          <w:tab w:val="left" w:pos="3885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Ду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178. Хангоми кадом 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пайдо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Гангренаи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Саратони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Абсесси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Илтихоби ин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ибозии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Крупозная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пневмония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);</w:t>
      </w:r>
    </w:p>
    <w:p w:rsidR="002F494B" w:rsidRDefault="002F494B" w:rsidP="003279D5">
      <w:pPr>
        <w:adjustRightInd w:val="0"/>
        <w:spacing w:line="360" w:lineRule="auto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Бронхити шадид;</w:t>
      </w:r>
    </w:p>
    <w:p w:rsidR="002F494B" w:rsidRDefault="002F494B" w:rsidP="003279D5">
      <w:pPr>
        <w:adjustRightInd w:val="0"/>
        <w:spacing w:line="360" w:lineRule="auto"/>
        <w:rPr>
          <w:rFonts w:ascii="Times New Roman Tj" w:hAnsi="Times New Roman Tj"/>
          <w:bCs/>
          <w:sz w:val="28"/>
          <w:szCs w:val="28"/>
          <w:lang w:val="tg-Cyrl-TJ"/>
        </w:rPr>
      </w:pP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179.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бронхити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музмин пайдошавии 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дарбал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амчиро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нишон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spacing w:line="360" w:lineRule="auto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Буданипетрификат;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Бад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удошавиибал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найча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авогузар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Зиёд буданибал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Дар бал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зиёд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будани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луоб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Дар балгам будани хун;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180. Пардаи луобиимеъдаро дар меъёрп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шидааст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эпителиибисёр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бисёр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абатаисилиндр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оикубии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як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Эпителия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оигузаранда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як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абатаисилиндр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181. Омос инкишоф меёбад аз.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Бофтаи пайвасткунанда;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Бофтаи мушак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Бофтаи эпителиал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Бофтаи асаб;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Бофтаи устухон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spacing w:line="240" w:lineRule="atLeast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182. 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омос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чунин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хусусият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мекунанд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Бисёр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буданисохти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Бетартиб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ойгирии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учайра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Полиморфизмиядрогию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бисёр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ядрочадор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о дурустанд;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183. Ба 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саратониимеъда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дохил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Гастрити музмин;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Захмимузмини меъда;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Полипоз;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Гастрити атроф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E)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184.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омоси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меъдамаводи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улай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бароиташхисин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маводе, ки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гастр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оскопия гирифта шудааст;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луле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, ки баъди меъдаро шустан мегиранд;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Шираи меъда;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Пунксияи меъда;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рН-метрияи аспиратсион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185.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кадомплеврити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экссудатив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характери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геморогиитарашш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Парапневмотик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Саратон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Сил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Урем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186.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илтихоби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шадид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зиёдшавии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тарашшу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плеврал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Лимфосит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Эозинофил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Нейтрофил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Моносит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187.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гиперэозинофил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ия дида мешавад.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Бронхити музмин;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Сили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шадиди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нафас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Абсесси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188.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ом 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плевритигеморраг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Тарбод;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Метастаз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омоси бадсифат дар пардаи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Абсесс;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Оташак;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189. Ситозимоеи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аромма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шахсикалонсоли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солимба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баробар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нест;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0-5х10</w:t>
      </w:r>
      <w:r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6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/л;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10х10</w:t>
      </w:r>
      <w:r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6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/л;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20х10</w:t>
      </w:r>
      <w:r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6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/л;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30х10</w:t>
      </w:r>
      <w:r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6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/л;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190.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ачмимиёнаисперма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меъёр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0,5-1 мл;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1-2 мл;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3—5 мл;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6—8 мл;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Зиёда аз 8 мл;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191. Микдори спермотозоид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меъёр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10-30х10</w:t>
      </w:r>
      <w:r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6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/мл;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30-60х10</w:t>
      </w:r>
      <w:r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6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/мл;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60-120 х10</w:t>
      </w:r>
      <w:r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/мл;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120-150х10</w:t>
      </w:r>
      <w:r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6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/мл;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Зиёда аз 150х 10</w:t>
      </w:r>
      <w:r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6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/мл;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192. Гонококк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молдишак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рангкардашуда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тафри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1% 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лулиметилени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кабуд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1% 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улиэозин;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0,5% 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лулибриллианти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сабз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Бо Грамм;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Бо Романовский;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193. Нах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эластикии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сурхчатоб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ешавад,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Бронхопневмония;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Сили сурохшуда (кавернозный);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Саратон;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Актиномикоз;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нафас;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194. Бароита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зияи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манбаи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авввалини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Нах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эластик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Кристалл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гематоид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Спирали Куршман;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амъшавии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озинофил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Нах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эластикиибешохча;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195. Дар бал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бронх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элемент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Лейкосит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Эпителия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силиндр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Нах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эластик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Макрофаг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альвеоляр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196. Кадом элемент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ам дидашавандадар бораи деструксияибофтаи шушхабар меди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ab/>
        <w:t xml:space="preserve">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Кристалл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Шарко-Лейден;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Кристалли Куршман;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Лейкосит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Нах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эластик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197.Функсияи асосиисистемаи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озима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Ихро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Тарашш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tabs>
          <w:tab w:val="center" w:pos="4960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Фермент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осилкунанда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tabs>
          <w:tab w:val="center" w:pos="4960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аракат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ab/>
      </w:r>
    </w:p>
    <w:p w:rsidR="002F494B" w:rsidRPr="00FC52C1" w:rsidRDefault="002F494B" w:rsidP="003279D5">
      <w:pPr>
        <w:tabs>
          <w:tab w:val="center" w:pos="4960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функсия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198. Барои ташхиситарашш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истифода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мебаранд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Усули фраксион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ёрии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зонди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борик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рН-метрияи дохили меъдаг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Усули бе зонд;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Муайян намуданиуропепсин бо усули Туголуков;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усул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199. Зиёд шудани 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Зиёд истеъмол кардани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изои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Зиёд истеъмол кардани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изои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растаниг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Зиёд истеъмоли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изоирав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ангомиистеъмоли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изои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омехта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надорад;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200. Бароиилти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туршкунандаи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бродильный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колит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афсхос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Фазлаиобиихафак;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Фазлаи мал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аммонанд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Фазлаи шавлашакл;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Фазлаи шаклгирифта;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201. Барои колити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айривижав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спастический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)хос аст.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Тасмашакл будани фазла;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аламшаклчудошавии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фазла;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Фазла дар намуди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калон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амчунахлоти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сфанд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ама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202. Гурда танзим мекунад.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Фишори шараён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Таркиби электролитии му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дохиларо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Эритропоэзро;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олати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тезоб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гию асосиро;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203.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афтодани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спермотозоид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муайян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мекунанд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Сафедаи зардоби хун;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Албумин;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Амилоид;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СафедаиБенс-Джонс;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дурустанд;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204. Рав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авад.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Бо иловаиэфир;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Бо иловаи 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HCI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Бо гармкун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Бо иловаи иш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Дар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олат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205. Гум шуданихирагии пешоб баъд аз илова намудани тезоб аз он дарак медихад, ки дар пешоб ву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.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Тезоби пешоб;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ab/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Оксалат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Уратхо;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Фосфатхо;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аманомбаршудагон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206. Урат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шини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Бо гарм карданва илова намудани иш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лулилюгол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Илова намудани тезоб;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Сентрифуга кардан ва полонидан;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Илова намудани эфир;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207. Пешоб 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мева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мекунад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Пиелонефрит;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Комаи диабет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Рукуди гурда (застойной почке);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Синдроминефротик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зок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208. Кристалл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оихолестерин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шини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вомех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намуди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занак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дарози беранг;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хурди амморф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Пластинка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оиромбшакли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беранг бо кун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буридашуда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Призма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ромбшакл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Октаэдр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ое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, ки ба лифоффа монанданд;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209.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асос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кор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тест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хатча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ташхиси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Тест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пенал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камниго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доштан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лозим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Тест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оихушку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торик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бояд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ниго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дошт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яхдон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Тест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аз нам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таъсиринури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офтоб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эмин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доштан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Нарасонидани даст ба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итъ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реаген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210. Зонаи реаксионии нитритхо, ки дартест хатча барои ташхиси пешоб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чиро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уайян мекунад.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За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ролудшав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бонитрит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Сафеда дар пешоб;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Микроалбуминурия;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Бактериурия;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Олудаи хун дар пешоб;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211. Силиндрурия (3—5 силиндр дар як майдони биниш) дида мешавад,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Нефрит, нефроз;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Гепатит;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зок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Диабети канд;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Уретрит;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212. Ми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зиёди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эпителии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гурдадар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такшони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зок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Пиели;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Нефроз;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Уретрит;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Простатит;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213. Ба элемент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такшони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пайдо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тааллу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Лейкосит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Силиндр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оиэпителии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214. Муайян намудани зичии пешоб маълумот меди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бораи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Функсияи ихро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Функсияи консентратсионии гурда;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Функсияи филтратсион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 функсия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215.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калобача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осеб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анд,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Вайроншавии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обилияти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консентратсионии гурда;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Пастшавииполоиш;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Вайроншавии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аббиши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дубора;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Вайроншавиитарашш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Вайроншавии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функсия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216.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ташхис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амияти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сарир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муста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ёфт намудани.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Силиндр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доначадор;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Силиндр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мумшакл;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Силиндр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гиалин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Силиндр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 Силиндр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ейкосит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217. Силиндр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эритросит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осил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Лейкоситурияи гурда;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Эритроситурияи гурда;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Санг дар найчаи пешобгузар;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Санг дар пешобдон;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218. Силиндр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осил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намешаванд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ё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зудд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вайрон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ешаванд,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ангомирН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-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Турш (рН=5,5-6,5);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Якбора турш (рН=4,5—5,0);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Иш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(рН=8-10);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Нейтрал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=7);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алша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вобаста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нест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219. Сабаби анурия бисёр бемори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метавонанд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Норасогии шадиди гурда;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За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ролудшави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вазнин;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Перитонит;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Беморихоисанги ро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пешобгузар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Диабети бе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220. Будани танача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кетон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абетнишон меди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Вазнинии бемориро;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Самаранокии ило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ияро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Давомнокии бемориро;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Дара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осеби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гурдаро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Зу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уроти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ангиопатияро;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221. Зичии нисбии пешобро нисбатан баланд менамояд: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Билирубин;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Сафеда;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Намакхо;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Глюкоза;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Луоб;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222.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зардчаи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гемолитик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пешобмешавад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Зарди баланд;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Зарди хира;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Зарди сабзчатоб;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Зарди хасин;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Ранги баланд,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ариб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сиё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223. Сабаби гюкозаурия дар чист.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Зиёд истеъмол кардани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Гипертарашш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тироксин;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ола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тащанну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овар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Гузарониданиадреналин;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номбаршудагон дуруст;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224. Дар асосисан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ишиЗимнитскийба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додан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мумкин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Клиренси креатининиэндоген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Реабсорбсияи калий;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Клиренсиинсулин;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обилияти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консентратсионии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гурда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Синтези ренин;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225. Ба ковокии сероз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тааллу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Плеврал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Перикард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Перитонеал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Синовиал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номбаршудагон дурустанд;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226. Сохти ковоки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сероз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таркиб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ёфтааст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Баргаки виссерал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Баргаки париетал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Нах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эластик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коллаген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Раг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хунгарду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лимфотик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сохтор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227. Ба моеи ихро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шаванда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арро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гирифта шудааст, барои пешгирии лахташавии хун ч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илова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намудан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лозим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Натрии лимуи турш, гепарин;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Метанол;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лули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физиолог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Дилхо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лули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Этанол;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228. Функсияимоя чист.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Гормонопоэтин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Таъсир ба инкишофи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аду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иловагии узв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Сперматогенез;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Таъсир ба инкишофи нишона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дуюмини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функсия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танд;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229. Элемент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айравии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яичка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).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Эпителияи сперматоген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интерстисиалии Лейдиг;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Эпителя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силиндр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230. Функсияитухмдон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Гормонопоэтин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Таъмин кардани бордоршав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Таъсиррасониданба инкишофи нишона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оидуюмини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Хама номбаршудагон дурустанд;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231. Намуд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бисёр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эпителии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сат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мобайн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наздик ба асос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асос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232. Ба ташхис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заруриимоеи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аромма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здо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хил мешавад.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Муайян намуданихосият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физик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Муайян намудани сафеда;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Ситоз;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Тафри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элемент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айравиимоеъи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омма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233. Барои рангкарданимуста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зар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оигистолог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усул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гуногунро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истифода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бурдан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мумкин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Рангкун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бо усулиЛейшман;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Рангкун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бо усули Романовский;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Рангкун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бо усули Паппенгейм;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Рангкун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усул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 Билшовский;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Рангкун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бо гематоксилин-эозин;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234. Девораи ма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шонидааст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эпителияи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Бисёр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шахшуда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Бисёр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шахнашуда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Як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абатаипа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Бисёр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ларзанда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Гузаранда;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235. Трахеява бронх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оикалонр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йп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шудаанд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эпителия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Бисёр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шахнашуда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Як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абатаипа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Бисёр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ларзанда;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D)  Бисёр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</w:t>
      </w:r>
      <w:r w:rsidRPr="00FC52C1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шахшуда;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Гузаранда;</w:t>
      </w:r>
    </w:p>
    <w:p w:rsidR="002F494B" w:rsidRPr="00AA1CDB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5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236.</w:t>
      </w:r>
      <w:r w:rsidRPr="00FC52C1">
        <w:rPr>
          <w:rFonts w:ascii="Times New Roman Tj" w:hAnsi="Times New Roman Tj"/>
          <w:bCs/>
          <w:color w:val="000000"/>
          <w:spacing w:val="-5"/>
          <w:sz w:val="28"/>
          <w:szCs w:val="28"/>
          <w:lang w:val="tg-Cyrl-TJ"/>
        </w:rPr>
        <w:t>Вохиди асосии сохторию вазоифии гурда ин.</w:t>
      </w:r>
    </w:p>
    <w:p w:rsidR="002F494B" w:rsidRPr="00FC52C1" w:rsidRDefault="002F494B" w:rsidP="003279D5">
      <w:pPr>
        <w:shd w:val="clear" w:color="auto" w:fill="FFFFFF"/>
        <w:tabs>
          <w:tab w:val="left" w:pos="542"/>
        </w:tabs>
        <w:adjustRightInd w:val="0"/>
        <w:spacing w:line="274" w:lineRule="exact"/>
        <w:ind w:left="-720"/>
        <w:rPr>
          <w:rFonts w:ascii="Times New Roman Tj" w:hAnsi="Times New Roman Tj"/>
          <w:bCs/>
          <w:color w:val="000000"/>
          <w:spacing w:val="-5"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 xml:space="preserve">          </w:t>
      </w: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color w:val="000000"/>
          <w:spacing w:val="-5"/>
          <w:sz w:val="28"/>
          <w:szCs w:val="28"/>
          <w:lang w:val="tg-Cyrl-TJ"/>
        </w:rPr>
        <w:t>Калобача;</w:t>
      </w:r>
    </w:p>
    <w:p w:rsidR="002F494B" w:rsidRPr="00FC52C1" w:rsidRDefault="002F494B" w:rsidP="003279D5">
      <w:pPr>
        <w:shd w:val="clear" w:color="auto" w:fill="FFFFFF"/>
        <w:tabs>
          <w:tab w:val="left" w:pos="542"/>
        </w:tabs>
        <w:adjustRightInd w:val="0"/>
        <w:spacing w:line="274" w:lineRule="exact"/>
        <w:ind w:left="5"/>
        <w:rPr>
          <w:rFonts w:ascii="Times New Roman Tj" w:hAnsi="Times New Roman Tj"/>
          <w:bCs/>
          <w:color w:val="000000"/>
          <w:spacing w:val="-5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color w:val="000000"/>
          <w:spacing w:val="-5"/>
          <w:sz w:val="28"/>
          <w:szCs w:val="28"/>
          <w:lang w:val="tg-Cyrl-TJ"/>
        </w:rPr>
        <w:t>Найча;</w:t>
      </w:r>
    </w:p>
    <w:p w:rsidR="002F494B" w:rsidRPr="00FC52C1" w:rsidRDefault="002F494B" w:rsidP="003279D5">
      <w:pPr>
        <w:shd w:val="clear" w:color="auto" w:fill="FFFFFF"/>
        <w:tabs>
          <w:tab w:val="left" w:pos="346"/>
        </w:tabs>
        <w:adjustRightInd w:val="0"/>
        <w:spacing w:line="274" w:lineRule="exact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color w:val="000000"/>
          <w:spacing w:val="-21"/>
          <w:sz w:val="28"/>
          <w:szCs w:val="28"/>
          <w:lang w:val="tg-Cyrl-TJ"/>
        </w:rPr>
        <w:t>Н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айчаи </w:t>
      </w:r>
      <w:r w:rsidRPr="00FC52C1">
        <w:rPr>
          <w:rFonts w:ascii="Times New Roman" w:hAnsi="Times New Roman"/>
          <w:bCs/>
          <w:color w:val="000000"/>
          <w:spacing w:val="-1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1"/>
          <w:sz w:val="28"/>
          <w:szCs w:val="28"/>
          <w:lang w:val="tg-Cyrl-TJ"/>
        </w:rPr>
        <w:t>амъкунанда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shd w:val="clear" w:color="auto" w:fill="FFFFFF"/>
        <w:adjustRightInd w:val="0"/>
        <w:spacing w:before="5" w:line="274" w:lineRule="exact"/>
        <w:ind w:right="3226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D)  Нефрон;</w:t>
      </w:r>
    </w:p>
    <w:p w:rsidR="002F494B" w:rsidRPr="00AA1CDB" w:rsidRDefault="002F494B" w:rsidP="003279D5">
      <w:pPr>
        <w:shd w:val="clear" w:color="auto" w:fill="FFFFFF"/>
        <w:adjustRightInd w:val="0"/>
        <w:spacing w:before="5" w:line="274" w:lineRule="exact"/>
        <w:ind w:right="3226"/>
        <w:rPr>
          <w:rFonts w:ascii="Times New Roman Tj" w:hAnsi="Times New Roman Tj"/>
          <w:bCs/>
          <w:color w:val="000000"/>
          <w:spacing w:val="1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color w:val="000000"/>
          <w:spacing w:val="1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color w:val="000000"/>
          <w:spacing w:val="1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1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color w:val="000000"/>
          <w:spacing w:val="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1"/>
          <w:sz w:val="28"/>
          <w:szCs w:val="28"/>
          <w:lang w:val="tg-Cyrl-TJ"/>
        </w:rPr>
        <w:t>чавобхо</w:t>
      </w:r>
      <w:r w:rsidRPr="00FC52C1">
        <w:rPr>
          <w:rFonts w:ascii="Times New Roman Tj" w:hAnsi="Times New Roman Tj"/>
          <w:bCs/>
          <w:color w:val="000000"/>
          <w:spacing w:val="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1"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color w:val="000000"/>
          <w:spacing w:val="1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237. Ба кадом р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зи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давраи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айз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манзарамувофи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асосан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атор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чу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ур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сат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ҳӣ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рашон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атшуда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(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таносуби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байни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ядрою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ситоплазма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1:7),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микдори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нисбатан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зиёди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лейкоситхо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en-US"/>
        </w:rPr>
        <w:t xml:space="preserve">4-6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з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en-US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en-US"/>
        </w:rPr>
        <w:t xml:space="preserve">7-10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з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en-US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en-US"/>
        </w:rPr>
        <w:t xml:space="preserve">11-14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з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en-US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D)  19-23 р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з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дуруст ву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238. Барои ташхиси ситологии«гарднереллез»дар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атори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дигар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нишона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о, хос аст.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Койлосит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«калид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айрахоибисёрядрогии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боли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иэпителияв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D)  Кератиносит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239. Бароиэкссудат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ое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илти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об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онро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ч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бчамикроби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сил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пайдо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кардааст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Лимфосит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эпителиал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оиПирогов—Лангханс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айрахои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плазматик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элемент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айравии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240. Барои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бадсифати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омос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Вайроншавиитафри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Полиморфизм;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Бисёрядрог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хосмят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оиномбаршуда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дуруст ву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241. Нодуруст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исоб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намудани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ситоз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ликвори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геморраг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вобаста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Будани хун дар моеи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аромма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з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Истифодбарии камера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исобкунии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гуногун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Дистрофияи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омил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 Аз омил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номбаршуда вобаста нест;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242. Сабаби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осилшавиипардаифибриноз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зиёд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ниго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доштаниликвор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чист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Ба такшон афтоданисафедаи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алшуда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Омехтаибактерия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ое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, ки аз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аво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афтидаанд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Фаъолияти баландиплазмин дар ликвор;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D)  Такшоншавии фибрин, ки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экссудатсияисафеда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ро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ликворгузар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осил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омил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243. Паст шудани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аракатнокии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сперматозоид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оро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маф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ум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мефа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монанд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Олигоспермия;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Некрозоспермия;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Полиспермия;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D)  Азооспермия;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 Астенозооспермия;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244. Пиоспермия дар нутфа будани микдори зиёди.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Эритросит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Нейтрофил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Кристаллхои спермин;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D)  Макрофаг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 Микдори зиёди лимфосит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245. Хато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ташхиси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нутфа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шуда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метавонад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олати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Нодуруст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амъ намудани биомавод;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Дуру дароз ниго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доштани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биомавод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Риоянакардани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оидаи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тайёр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намуданибемор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дур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устанд;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дуруст ву</w:t>
      </w:r>
      <w:r w:rsidRPr="00FC52C1">
        <w:rPr>
          <w:rFonts w:ascii="Times New Roman" w:hAnsi="Times New Roman"/>
          <w:bCs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color w:val="000000"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;</w:t>
      </w:r>
    </w:p>
    <w:p w:rsidR="002F494B" w:rsidRPr="00364138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246.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Дар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олати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зарур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барои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ниго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доштани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мавод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истифода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мебаранд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лули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мюллер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color w:val="000000"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лули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хлороформ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Дар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арорати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ниго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доштан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Дар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олати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гарм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ниго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доштан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1, 2 ва 3 дуруст мебошанд;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247. 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лили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чиро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мегирад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Ташхиси физик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Ташхиси кимиёв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лили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микроскоп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Ташхиси биолог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1, 2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3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248.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турш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будани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чиро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дидан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мумкин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Агар ко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лакмусии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кабуд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рангаш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сурх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вале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ранги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лакмусии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сурх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йир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наёбад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Агар ко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лакмусии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сурх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рангаш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кабуд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вале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ранги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лакмусии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кабуд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йир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наёбад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Агар ранги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лакмус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бе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йир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монанд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 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авобхо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249.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будани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чиро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дидан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мумкин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Агар ко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лакмусии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кабуд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рангаш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сурх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вале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ранги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лакмусии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сурх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йир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наёбад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Агар ко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лакмусии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сурх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рангаш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кабуд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шавад, вале ранги ко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лакмусии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кабуд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йир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наёбад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Агар ранги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лакмус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бе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йир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монанд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авобхо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250. Агар му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нейтрал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бошад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онро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ч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гуна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муайян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мекунанд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Агар ко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акмусии кабуд рангаш сурх шавад;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Агар ко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лакмусии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сурх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рангаш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кабуд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Агар ранги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йир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наёбад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1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2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251. 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йирёбии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ч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вобаста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Ба таркиби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изои истеъмолшаванда;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Ба 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йирёбии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Ба кори дил ва раг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хунгард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1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2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252. Зичии нисбии пешобро бо ч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чен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мекунанд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Бо ёрии урометр;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Бо ёрии барометр;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Бо ёрии танометр;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авобхо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253. Чанд фоизи моеи дар як шабонар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шидашуда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аз 20% то 50%;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аз 50% то 80%;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аз 80% то 90%;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аз 90% то 100%;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254. Протеинурия чист.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Пайдошавии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Пайдо шудани сафеда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Пайдо шудани карбогидрат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Пайдошавии чарбу дар пешоб;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авобхо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255.Та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лили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сифатии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андро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кадомусул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муайя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н мекунанд.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Усули Ланге;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Усули Гайнес;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Усули Розин;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авобхо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256. 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лили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кадомусул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муайян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карда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Усули Бенс-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онс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Усули Романовский;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Усули Алтгаузен (Поляриметр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Усули Ланге;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авобхо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257. 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лили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танача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кетон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усул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гузаронида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Усули Алтгаузен;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Усули Ланге;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Усули Гайнес;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ебошанд;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258. 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лили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билирубин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усул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гузаронида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Усули Розин;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Усули Гайнес;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Усули Романовский;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Усули Зимнитский;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нодуруст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259. Гематурия чист.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A)Пайдошавии лейкосит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Пайдошавии эритросит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C)Пайдошавии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Пайдошавии сафеда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E)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авобхо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260. Полирекалия чист.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Зиёд хори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шавии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удошавии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зиёди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Зиёд хори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шавии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талха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уст 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авобхо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261.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тайёр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намудани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намуна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лул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истифода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мебаранд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лули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люгол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лули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Судан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III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(ма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лули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Стастгофф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лули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сода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1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2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1, 2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3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262. Кристали Шарко-Лейден дар кадом ва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пайдо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зиёд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шудани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эритросит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пайдо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шудани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эозинофил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гельминтхо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пайдо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шудани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тромбосит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и дуруст 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авобхо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263. Барои муайян кардани ки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усул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истифода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мебаранд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Усули намунаи натив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Усули бойгардон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Усули Фюллеборн;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Усули Калонтарян;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авобхо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анд;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264. Намуна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удошави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гирфташударо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ч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ранг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мекунанд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Бо 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лули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обии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1%-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метилени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кабуд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Бо 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лули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фукусин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Бо гематоксилин-эозин;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Омехтаи Никифоров;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авобхо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265. Дар таркиби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айравии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амунаи 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чиро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мушо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кардан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мумкин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Лейкосит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Эритросит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Трихомонад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мав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удият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Гонокок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мав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удият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авобхо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266. Фоизи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айра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зиндаи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маниро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формула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исоб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мекунанд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х = а х 100/микдори умум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 (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микдор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фоиз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х = микдори умум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100/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х =100 х а/100;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х =100 х микдори умум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/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авобхо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нодуруст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267.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лили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микроскопии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ман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чиро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мушо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кардан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мумкин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Эритросит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Конкремент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амилоид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Дона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леситин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исм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Труссо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Лаллиман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авобхо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tabs>
          <w:tab w:val="left" w:pos="284"/>
        </w:tabs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268. Биокимиё чиро меом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Илм дар бораитаъсири байни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амдигарии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пайвастаги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оикимиёв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организм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зинда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Илм дар бораитаркиби кимиёвии узв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боф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айвонот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растани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просесс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кимиёвии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аёт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зарур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бударомеом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Илм дар бораи сохт, таркиб ва функсия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биологиипайвастаги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оиорганик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Илм дар бораи модда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сохти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таркиб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табдилёбии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омебошад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Илм дар бораи пайвастаги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карбонии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кимиёи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органик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tabs>
          <w:tab w:val="left" w:pos="0"/>
          <w:tab w:val="left" w:pos="284"/>
        </w:tabs>
        <w:adjustRightInd w:val="0"/>
        <w:ind w:left="360" w:hanging="36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1660D2">
        <w:rPr>
          <w:rFonts w:ascii="Times New Roman" w:hAnsi="Times New Roman"/>
          <w:bCs/>
          <w:spacing w:val="-2"/>
          <w:sz w:val="28"/>
          <w:szCs w:val="28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269. Сафеда аз кадом калимаи юнон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гирифта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шудааст</w:t>
      </w:r>
      <w:r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A73129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A73129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Likos;</w:t>
      </w:r>
    </w:p>
    <w:p w:rsidR="002F494B" w:rsidRPr="00A73129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A73129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Holle; </w:t>
      </w:r>
    </w:p>
    <w:p w:rsidR="002F494B" w:rsidRPr="00A73129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A73129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Vita;</w:t>
      </w:r>
    </w:p>
    <w:p w:rsidR="002F494B" w:rsidRPr="00A73129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A73129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Tachys; </w:t>
      </w:r>
    </w:p>
    <w:p w:rsidR="002F494B" w:rsidRPr="00A73129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A73129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Protos;</w:t>
      </w:r>
    </w:p>
    <w:p w:rsidR="002F494B" w:rsidRPr="00A73129" w:rsidRDefault="002F494B" w:rsidP="003279D5">
      <w:pPr>
        <w:tabs>
          <w:tab w:val="left" w:pos="284"/>
        </w:tabs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A73129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A73129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270. Устувории молекулаи сафеда аз ч</w:t>
      </w:r>
      <w:r w:rsidRPr="00A73129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A73129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A73129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иборат</w:t>
      </w:r>
      <w:r w:rsidRPr="00A73129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A73129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A73129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</w:rPr>
        <w:t>Аз заррача</w:t>
      </w:r>
      <w:r w:rsidRPr="00FC52C1">
        <w:rPr>
          <w:rFonts w:ascii="Times New Roman" w:hAnsi="Times New Roman"/>
          <w:bCs/>
          <w:spacing w:val="-2"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</w:rPr>
        <w:t>коллоид</w:t>
      </w:r>
      <w:r w:rsidRPr="00FC52C1">
        <w:rPr>
          <w:rFonts w:ascii="Times New Roman" w:hAnsi="Times New Roman"/>
          <w:bCs/>
          <w:spacing w:val="-2"/>
          <w:sz w:val="28"/>
          <w:szCs w:val="28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Аз массаи молекулав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Аз му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pH;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Аз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убобчаи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обии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гидрат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заряди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tabs>
          <w:tab w:val="left" w:pos="4008"/>
        </w:tabs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Аз шакли сохтор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ab/>
      </w:r>
    </w:p>
    <w:p w:rsidR="002F494B" w:rsidRPr="00FC52C1" w:rsidRDefault="002F494B" w:rsidP="003279D5">
      <w:pPr>
        <w:tabs>
          <w:tab w:val="left" w:pos="284"/>
        </w:tabs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271. Денатуратсияч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гуна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протсес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Такроршавии 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шини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сафеда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Барнагардидани 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шини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сафеда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Переамин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Декарбоксид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Дезамин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272. Мав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буда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ни диализ дар асоси таъсири кадом аппарат аст.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Электрофорез;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Сенрифуга;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Электрокардиограф;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Гурдаи сунъ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Фотоэлектрокалориметр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273. Авитаминози витамини В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1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чист.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Тамоман 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надоштани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витамини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1;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исман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нарасидани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витамини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1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Бисёр истеъмол кардани витамини В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1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исман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нарасидани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аминотезоб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исман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нарасидани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гормон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274. Кадоме аз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L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- аминотезоб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сулфур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:.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Тезобиаспарагин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Валин;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Серин;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Изолейсин;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Систеин;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275. Чанд ми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A73129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L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- аминотезоб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организми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одам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ёфта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шудааст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.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-10;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-20;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-60;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-40;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-70;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276. Структураи аввалини сафеда чист.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Структураи фазоие, ки дар нати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таъсири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байни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амдигарии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ӯҳҳ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таркиби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липид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дохилшуда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омадаа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Силсилаи полипептидии морпечшуда;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Структураеки аз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исобигидроген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оибешумор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богур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ӯҳҳ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полипетид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структураи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ростхатта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осил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кардааст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Дар силсилаи полипептиди якдигарро пай дар пай иваз кардани аминотезоб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Структураифазогии сеюмин, ки аз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исоби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таъсири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байни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амдигари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минотезоб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радикал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осил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шудааст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277.Чигуна сафеда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протеин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дохил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Нуклеопротеид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Хромопротеид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Гликопротеид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Фосфопротеид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Албумин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278. Гиповитаминози витамини А ба кадом бемор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Рахит (чиллаш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Пеллагра;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Сурхча;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Паратит;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Синга;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279.Кадом НВ (гемоглобин)-ро дар хуни одами калонсол муайян мекунанд.</w:t>
      </w:r>
    </w:p>
    <w:p w:rsidR="002F494B" w:rsidRPr="002A2ADD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НВ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2A2ADD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; </w:t>
      </w:r>
    </w:p>
    <w:p w:rsidR="002F494B" w:rsidRPr="002A2ADD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НВЕ</w:t>
      </w:r>
      <w:r w:rsidRPr="002A2ADD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2A2ADD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Н</w:t>
      </w:r>
      <w:r w:rsidRPr="002A2ADD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GB;</w:t>
      </w:r>
    </w:p>
    <w:p w:rsidR="002F494B" w:rsidRPr="002A2ADD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НВА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1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НВ</w:t>
      </w:r>
      <w:r w:rsidRPr="002A2ADD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S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280. Кадом сафеда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протеид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дохил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Коллаген;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Протимин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Гликопротеид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Гистон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Проламин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281. Кадомсафеада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фосфопротеид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дохил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Мумин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Казеин;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Гемоглобин;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Киоглобин;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Проламин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282. Меъёри умумии сафеда дар зардоби хунбо услуби биурет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чан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60-80 г/л;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70-85 г/л;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65 -85 г/л;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75 -90 г/л;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60-90 г/л;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283. Таркиби кимиёвии КРН ч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гуна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(А+Г+Ц+Т) +В-рибоза+Н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3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РО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4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(А+Г+Г+Т)+В- рибоза+ Н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3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РО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4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(А+Г+Ц+У+) +В- рибоза + Н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3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РО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4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(А+У+Ц+У)+В- рибоза Н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3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РО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4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(А+А+Г+У)+ В- рибоза Н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3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РО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4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284. Кадом тезобро тезоби нуклеин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меноманд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сули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карбогидрате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таркиби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молекулааш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як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ё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якчанд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гуру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карбогидрооксигуру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СООН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мав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Пайвасаги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калонмолекулаи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таби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макрамолекула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дори зиёди мононукулеотид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ибрат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Пайвастаги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ое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кимолекулаи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карбоксил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аминогур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иборат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сулоти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канденсатсионии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пиримидин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ё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асос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пурин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рибоза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ё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дезоксирибоза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,;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Пайвастагии органик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молекулаи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алдегид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радикил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карбогидрид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285. Таркиби химиявииКДН ч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гуна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(А+Г+Ц+Т) +В дезиксирибоза =Н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3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РО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4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(А+Г+Ц+У) + ------------//-------------;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(А+Г+Ц+Ц) + -----------//--------------;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(А+Г+Г+Ц) + ------------//--------------;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(А+А+Ц+П) + ----------//---------------;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286. Дар таркиби кадом сафеда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оДНК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РНК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Хромопротеид;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Нуклеопротеид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Липопротеид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Фосфопротеид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Гликопротеид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287. Катализ чист.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Бар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ароркун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Денатуратсия;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Дезаминирон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Тезонидани реаксия;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Переамин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288.Фермент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синф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-2 синф;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-4 синф;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-6 синф;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-8 синф;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-10 синф;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289.Пепсин ба кадом синфи фермент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дохил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Лидаза </w:t>
      </w:r>
      <w:r w:rsidRPr="00B26EEA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IV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Гидролаза </w:t>
      </w:r>
      <w:r w:rsidRPr="00B26EEA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III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Изомераза </w:t>
      </w:r>
      <w:r w:rsidRPr="00B26EEA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V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Лигаза </w:t>
      </w:r>
      <w:r w:rsidRPr="00B26EEA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VI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Трансфераза </w:t>
      </w:r>
      <w:r w:rsidRPr="00B26EEA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II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290. Ферменти АлАТ ва АсАТ ба кадом синфи фермент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дохил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Оксидоредуктоза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B26EEA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I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Изомераза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B26EEA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V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Трансфераза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B26EEA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II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Лигаза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B26EEA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VI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Лиаза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IV;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291.Кадоме аз сафеда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мбаршуда ба сафедаи глобуляр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дохил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Гистон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Протимин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Глютемин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Глиадин;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Альбумин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глобумин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292. Массаи молекулавии НВ (гемоглобин)-и одам ба чанд баробар аст.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57,33;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64,500;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160,000;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35 ,000;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17,000;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293. Кадом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оянд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панч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L-аминотезоб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оиасосие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таркиби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гунасафеда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дохил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Глу,Асп,Лиз, Сис,Мет;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Глу,Мет,Фен,Тир,Гис;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Глу,Асп,Лиз,Арг,Гис;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Гли,Ала,Вал,Лей,Ило;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Гли, Асп, Фен, Ило, Арг;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294. Кадоме аз ин пайвастаги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сули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пурин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Уротсин, Ситозин;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Аденин, Тимин;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Ситозин,Аденин;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Уроцин, Гуанин;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Аденин, Гуанин;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295.Кадоме аз карбогидрат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таркиби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КДН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дохил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Глюкоза;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Фруктоза;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Малтаза;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В-Д-дезоксирибоза;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Лактоза;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296. Кадоме аз карбогидрат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таркиби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КРН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дохил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tabs>
          <w:tab w:val="left" w:pos="3345"/>
        </w:tabs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Лактоза;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ab/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Малтаза;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В-Д- рибоза;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Фруктоза;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В-Д-дезиксирибоза;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297.На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асосии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КДН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чист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Таъминкунандаи энергия;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Катализатор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Инти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насл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насл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Нафаскаш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Му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офизат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298. На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асосии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КРН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чист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Пластик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офизат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Гормонал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Нафаскаш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Биосинтези сафеда;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299.Массаи организми одам чанд фоиз карбогидрат дорад.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-20%;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-4%;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-2 %;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-6%;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- 22%;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300.АТФ ч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 нуклеотид аст.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Аденозинтрифосфат;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Гуанин -5 – фосфат;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Нуклеоксиддифосфат;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Дезоксиаденозин;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Дезоксиситидин;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301.АДФ ч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гуна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нуклеотид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Аденозинмонофосфат;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Дезоксиаденозин;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Аденозинтрифосфат;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Дезоксиситидин;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Аденозиндифосфат;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302.Таснифоти фермент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сол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абул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шудааст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Соли1959дар Киев;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Соли 1972дар Москва;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Соли 1961дар Казан;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Соли 1961дар Москва;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Соли 1964дар;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303.Дар ва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оксид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шудани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1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карбогидрад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чанд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ккал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энергия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осил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9,9ккал;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4,4ккал;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4,1ккал;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4,2ккал;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4,5ккал;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304.Кадоме аз 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таркиби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кимиёвии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карбогидрат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оро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нишон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меди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Карбон, гидроген, оксиген;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Карбон, нитроген, йод, сульфат;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Карбон, нитроген, оксиген;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Карбон, оксиген, нитроген, сулфур, йод, гидроген;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Карбон, фосфор, кислород;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305. Кадоме аз карбогидрат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синфи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олигосахарид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тааллу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Глюкоза;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Фруктоза;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Галактоза;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Галактоза;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Инсулин;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306.Кадоме аз ин карбогидрад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полисахарид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Глюкоза;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Фруктоза;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Малтоза;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Лактоза;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Гликоген;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307. Авитаминоз, витамини К кадомазин омил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оро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меоранд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Сустии мушак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Бисёр часпакшавии хун;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Дерматит;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Ба камоб гардидан;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Ба хунрав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хунофар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308.Карбогидрати асосии за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ирав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ии организми одам ва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айвон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Клетчатка;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Крахмал;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Амилаза;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Фруктоза;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Гликоген;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309.Узви асосии инсон, ки дар он глюкоза (глюкоген)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амъ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Гурда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Талхадон;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Дил;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игар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310.Кадоме аз ин бофта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зиё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ди липид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оро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Дар бофтаи пайвасткунанда;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Дар бофтаи мушак;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Дар бофтаи асаб;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Дар бофтаи 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ояк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Дар бофтаи чарб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311.Вазифаи чарб дар организм.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Нафаскаш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офизат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На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лиёт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Катализатор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Захираи эндогении об;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312.Дар ва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пурра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оксид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шудани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чарб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чанд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ккал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энергия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хори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9,2 ккал;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9,3 ккал;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8,4 ккал;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9,4 ккал;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8,9 ккал;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313. Дар ва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зияи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1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сафеда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чанд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ккалэнергия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хори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4,1 ккал;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4,0 ккал;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4,4ккал;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4,3ккал;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4,2ккал;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314. Кадоме аз ин гур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ӯҳҳ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сафеда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ниго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доштани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фишори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осмотик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иштирок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мекунанд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Протамин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Чистак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фибрин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Фибриноген;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Албусеин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Глобулин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315.Кадом сафеда дар лахташавии хун иштирок мекунад.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Каллоген;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Фибриноген;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Креатин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Протамин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Гистон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316. Кадом гур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сафеда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ташкилшавии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антитела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иштирок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мекунад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Албумин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1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-глубулин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 xml:space="preserve">2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-глобулин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B-глобулин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g– глобулин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317. Кадом чарб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сода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тааллу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Стерин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Фосфолипид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Триглисерид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Гликолипид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Липопротеид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318.Ланолин ба кадом синфи липид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тааллу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Триглисерин;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Равшании муътадил (нейтрал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);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Фосфолипид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Гликолипид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Мум;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319.Дар кадом узв ба ми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зиёд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изофермент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ЛДГ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-1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мав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Гурда;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Дил;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Мушак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игар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320.Дар кадом узв изоферменти ЛДГ-5 мав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игар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Дил;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Меъда;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Гурда;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Мушак;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321.Ми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миёнаи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холестери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н дар лахтаи хуни одами калонсол ба чанд баробар аст.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3,6 -6,5 ммол/л;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3,2 -6,2 ммол/л;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3,1-5,2 ммол/л;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3,6-3,9 ммол/л;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3,1-6,5 ммол/л;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322.Холестерин ба кадом синфи липид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тааллу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Триглисерид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Фосфолипид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Стреин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Гликолипид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Липопротеид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323.Холестерин бо сохти структураи кимиёвиаш ба кадом пайвастаги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тааллу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Фенол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Алдегид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Кетон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Спирт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Тезоб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324. Холестерин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пайдошавии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витамин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организми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одам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штирок мекунад.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Vit D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en-US"/>
        </w:rPr>
        <w:t>2 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Vit D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en-US"/>
        </w:rPr>
        <w:t>3;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Vit A;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D)  Vit E;</w:t>
      </w:r>
    </w:p>
    <w:p w:rsidR="002F494B" w:rsidRPr="00BE3A5F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 xml:space="preserve">  Vit K;</w:t>
      </w:r>
    </w:p>
    <w:p w:rsidR="002F494B" w:rsidRPr="00DE4E66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en-US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325.Витамин</w:t>
      </w:r>
      <w:r w:rsidRPr="00DE4E66">
        <w:rPr>
          <w:rFonts w:ascii="Times New Roman Tj" w:hAnsi="Times New Roman Tj"/>
          <w:bCs/>
          <w:spacing w:val="-2"/>
          <w:sz w:val="28"/>
          <w:szCs w:val="28"/>
          <w:lang w:val="en-US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аз</w:t>
      </w:r>
      <w:r w:rsidRPr="00DE4E66">
        <w:rPr>
          <w:rFonts w:ascii="Times New Roman Tj" w:hAnsi="Times New Roman Tj"/>
          <w:bCs/>
          <w:spacing w:val="-2"/>
          <w:sz w:val="28"/>
          <w:szCs w:val="28"/>
          <w:lang w:val="en-US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кадом</w:t>
      </w:r>
      <w:r w:rsidRPr="00DE4E66">
        <w:rPr>
          <w:rFonts w:ascii="Times New Roman Tj" w:hAnsi="Times New Roman Tj"/>
          <w:bCs/>
          <w:spacing w:val="-2"/>
          <w:sz w:val="28"/>
          <w:szCs w:val="28"/>
          <w:lang w:val="en-US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калимаи</w:t>
      </w:r>
      <w:r w:rsidRPr="00DE4E66">
        <w:rPr>
          <w:rFonts w:ascii="Times New Roman Tj" w:hAnsi="Times New Roman Tj"/>
          <w:bCs/>
          <w:spacing w:val="-2"/>
          <w:sz w:val="28"/>
          <w:szCs w:val="28"/>
          <w:lang w:val="en-US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юнон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DE4E66">
        <w:rPr>
          <w:rFonts w:ascii="Times New Roman Tj" w:hAnsi="Times New Roman Tj"/>
          <w:bCs/>
          <w:spacing w:val="-2"/>
          <w:sz w:val="28"/>
          <w:szCs w:val="28"/>
          <w:lang w:val="en-US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гирифта</w:t>
      </w:r>
      <w:r w:rsidRPr="00DE4E66">
        <w:rPr>
          <w:rFonts w:ascii="Times New Roman Tj" w:hAnsi="Times New Roman Tj"/>
          <w:bCs/>
          <w:spacing w:val="-2"/>
          <w:sz w:val="28"/>
          <w:szCs w:val="28"/>
          <w:lang w:val="en-US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шудааст</w:t>
      </w:r>
      <w:r w:rsidRPr="00DE4E66">
        <w:rPr>
          <w:rFonts w:ascii="Times New Roman Tj" w:hAnsi="Times New Roman Tj"/>
          <w:bCs/>
          <w:spacing w:val="-2"/>
          <w:sz w:val="28"/>
          <w:szCs w:val="28"/>
          <w:lang w:val="en-US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Portao;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Hole;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Vita;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D)  Fermentium;</w:t>
      </w:r>
    </w:p>
    <w:p w:rsidR="002F494B" w:rsidRPr="00DE4E66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DE4E66">
        <w:rPr>
          <w:rFonts w:ascii="Times New Roman Tj" w:hAnsi="Times New Roman Tj"/>
          <w:bCs/>
          <w:spacing w:val="-2"/>
          <w:sz w:val="28"/>
          <w:szCs w:val="28"/>
          <w:lang w:val="en-US"/>
        </w:rPr>
        <w:t xml:space="preserve"> 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lipos</w:t>
      </w:r>
      <w:r w:rsidRPr="00DE4E66">
        <w:rPr>
          <w:rFonts w:ascii="Times New Roman Tj" w:hAnsi="Times New Roman Tj"/>
          <w:bCs/>
          <w:spacing w:val="-2"/>
          <w:sz w:val="28"/>
          <w:szCs w:val="28"/>
          <w:lang w:val="en-US"/>
        </w:rPr>
        <w:t>;</w:t>
      </w:r>
    </w:p>
    <w:p w:rsidR="002F494B" w:rsidRPr="00DE4E66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en-US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326.</w:t>
      </w:r>
      <w:r w:rsidRPr="00DE4E66">
        <w:rPr>
          <w:rFonts w:ascii="Times New Roman Tj" w:hAnsi="Times New Roman Tj"/>
          <w:bCs/>
          <w:spacing w:val="-2"/>
          <w:sz w:val="28"/>
          <w:szCs w:val="28"/>
          <w:lang w:val="en-US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Витамини</w:t>
      </w:r>
      <w:r w:rsidRPr="00DE4E66">
        <w:rPr>
          <w:rFonts w:ascii="Times New Roman Tj" w:hAnsi="Times New Roman Tj"/>
          <w:bCs/>
          <w:spacing w:val="-2"/>
          <w:sz w:val="28"/>
          <w:szCs w:val="28"/>
          <w:lang w:val="en-US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В</w:t>
      </w:r>
      <w:r w:rsidRPr="00DE4E66">
        <w:rPr>
          <w:rFonts w:ascii="Times New Roman Tj" w:hAnsi="Times New Roman Tj"/>
          <w:bCs/>
          <w:spacing w:val="-2"/>
          <w:sz w:val="28"/>
          <w:szCs w:val="28"/>
          <w:lang w:val="en-US"/>
        </w:rPr>
        <w:t xml:space="preserve"> (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тиамин</w:t>
      </w:r>
      <w:r w:rsidRPr="00DE4E66">
        <w:rPr>
          <w:rFonts w:ascii="Times New Roman Tj" w:hAnsi="Times New Roman Tj"/>
          <w:bCs/>
          <w:spacing w:val="-2"/>
          <w:sz w:val="28"/>
          <w:szCs w:val="28"/>
          <w:lang w:val="en-US"/>
        </w:rPr>
        <w:t xml:space="preserve">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ин</w:t>
      </w:r>
      <w:r w:rsidRPr="00DE4E66">
        <w:rPr>
          <w:rFonts w:ascii="Times New Roman Tj" w:hAnsi="Times New Roman Tj"/>
          <w:bCs/>
          <w:spacing w:val="-2"/>
          <w:sz w:val="28"/>
          <w:szCs w:val="28"/>
          <w:lang w:val="en-US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кадом</w:t>
      </w:r>
      <w:r w:rsidRPr="00DE4E66">
        <w:rPr>
          <w:rFonts w:ascii="Times New Roman Tj" w:hAnsi="Times New Roman Tj"/>
          <w:bCs/>
          <w:spacing w:val="-2"/>
          <w:sz w:val="28"/>
          <w:szCs w:val="28"/>
          <w:lang w:val="en-US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Vit</w:t>
      </w:r>
      <w:r w:rsidRPr="00DE4E66">
        <w:rPr>
          <w:rFonts w:ascii="Times New Roman Tj" w:hAnsi="Times New Roman Tj"/>
          <w:bCs/>
          <w:spacing w:val="-2"/>
          <w:sz w:val="28"/>
          <w:szCs w:val="28"/>
          <w:lang w:val="en-US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аст</w:t>
      </w:r>
      <w:r w:rsidRPr="00DE4E66">
        <w:rPr>
          <w:rFonts w:ascii="Times New Roman Tj" w:hAnsi="Times New Roman Tj"/>
          <w:bCs/>
          <w:spacing w:val="-2"/>
          <w:sz w:val="28"/>
          <w:szCs w:val="28"/>
          <w:lang w:val="en-US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Антисинговит;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Антиантемианат;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Антипеллагрит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Антиневрит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Антидерматин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327. Ба системаи гемостаз дохил мешавад.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Омил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оифибринолиз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Омили плазмав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Антикоагулянт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Тромбосит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аманомбаршуда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328.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обилияти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потенсиалигемостатикиродорад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Плазма;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Эритросит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Тромбосит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Эндотелияираг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оихунгард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аманомбаршуда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329.О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озилахташавии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хунин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Омили1;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Омили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X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Омили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XII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Прекалликреин;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Протромбин;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330. Ба механизмиберунаи гемостаз дохил мешавад.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Омили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VII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Омили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VIII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Омили а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IX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Омили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X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Кининогенибаландмолекула;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331.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осилшавии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тромбин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зияи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омили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II мегузарад, бо иштироки.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Омили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I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Омили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VII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Омили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IX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Омили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X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Омили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XIII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332. Дар тромбосит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синтезмешавад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Простасиклин;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Тромбоксан;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ПротеинС;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Омили7;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Протромбин;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333. Антикоагулянт шудаметавонад.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Плазмоген;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Омили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III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Антитромбин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III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Стрептокиназа;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АДФ;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334. Ретраксияилахтаихун муайянкардамешавад, бо функсияи.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Омили плазмав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Тромбосит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Лейкосит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Системаи комплемент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Системапротеолитик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335. Ба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осилшавии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тромбинхалалрасонидаметавонад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Ион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оикалсий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Кининогене, кимассаи молекулавии баланддорад;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Омили Вилибранд;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Антикоагулянт;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Фибриноген;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336. Сабаби ДВС синдром шудаметавонад, омил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оиэндогение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кидар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зерномбаршудаандба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айр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Тромбопластинибофтав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Гипергликимия;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Зарарбинии эндотелия;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Протеазаилейкоситар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Фаъолшавии моносит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337. Гиповитаминози витамини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D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3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ба кадом бемор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Рахит;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Пеллагра;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Паратит;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Сурхча;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Синга;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338. Витамини В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12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 ин ч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гуна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витамин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Антискорбунн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Антинервиг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Антидерматиг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Антипеллатр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Антианемияг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339. Гиповитаминози витамини В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 xml:space="preserve">12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ба кадом бемор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Панкреатит;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Пеллагра;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Анемия;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Гепатит;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Паратит;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340. Гиповитаминози витамини А ба кадом бемор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Рахит;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Шабк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Анемия;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Пеллагра;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Гепатит;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341. Витамини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D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3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дар организми одам дар ку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хосил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мешавад.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Дил;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Гурда;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Дар чарб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клетчаткаи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зери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игар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342. Кадоме аз намак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менерал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организм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ёрии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витамини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en-US"/>
        </w:rPr>
        <w:t>D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3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карда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Калсий йод;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Натрий хлор;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Калсий хлор;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Калсий фосфор;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Натрий фосфор;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343. Кадомреаксия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барои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сафеда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умум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Таомули ингидрид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Таомули ксантопротеин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Таомули биурет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Таомули Фол;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Таомули Адаикен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344. Бо кадом сан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глюкозаро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пешоб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муайян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мекунанд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Сан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Троммер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Сан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Гайнес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Акимов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Сан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Ахрален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Сан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Розин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Сан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Зимнитский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345. Глитсерин дар таркиби чарб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сан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дарёфт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карда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Таомули Либермон-Бурхар;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Сан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Гайнес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-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Акимов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Таомули Савский;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Сан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Акромин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Сан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Троммер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445AAB">
        <w:rPr>
          <w:bCs/>
          <w:spacing w:val="-2"/>
          <w:sz w:val="28"/>
          <w:szCs w:val="28"/>
          <w:lang w:val="tg-Cyrl-TJ"/>
        </w:rPr>
        <w:t xml:space="preserve"> </w:t>
      </w:r>
      <w:r w:rsidRPr="00D41EE7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346. Авитаминаминоз витамини РР барангезандаи кадом бемор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Анемия;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Бер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бер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Остеопароз;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Рахит;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Пеллагра;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347. Авитаминози витамини В</w:t>
      </w:r>
      <w:r w:rsidRPr="00FC52C1">
        <w:rPr>
          <w:rFonts w:ascii="Times New Roman Tj" w:hAnsi="Times New Roman Tj"/>
          <w:bCs/>
          <w:spacing w:val="-2"/>
          <w:sz w:val="28"/>
          <w:szCs w:val="28"/>
          <w:vertAlign w:val="subscript"/>
          <w:lang w:val="tg-Cyrl-TJ"/>
        </w:rPr>
        <w:t>6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барангезандаи кадом бемор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Аллергия;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Сурхакон;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Дерматит;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Нобино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Бер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бер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348. Авитаминози витаминиС барангезандаи кадом бемор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Синга;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Шабк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Анемия;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Бер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бер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Дерматит;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349. Дар кадом 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сулоти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изо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витамини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бештараст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Себ;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Помидор;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Нон;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Шир;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Лим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350. Витамини Е ч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гуна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витамин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Зидди рахит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Дистрофияи мушак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Зидди гемаро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Зидди стерин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Зидди скорбин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351. Витамини С ч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гуна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витамин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Зидди скорбин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Зидди рахит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Зидди пеллагра;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Зидди неврит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Зидди стерин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352.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авитаминоз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гиповитаминози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тезоби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потенсиал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иллатнокии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адуд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тарашшу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дарун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Болои гурда;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адуди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зери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меъда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адуд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инс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адуд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сипаршакл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BA0013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адуд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назди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сипар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шакл;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353. Ба кадом узв витамини Е таъсир мекунад.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Дил;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Гурда;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Шуш;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Узв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инс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Меъда;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354. Кадом биомавод асосан барои ташхиси биокимиёв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истифода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бурда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Плазма;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Зардоби хун;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Фазла;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лули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плеврал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Шираи меъда;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355. Ба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ташхис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метавонад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таъсир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расонад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аракат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шабонар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Таъсири эмотсионал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омиладор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арорати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бадан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356. Хуни варидиро аз бемор ч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тавр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бояд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гирифт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Бо дастп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шак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хилъати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фед;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Бо айнаки му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офизат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Мумкин аст бо хилъат ва бе дастп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шак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Бе дастп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шак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Бе дастп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шак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бе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калапуш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бе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об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357. Ки биомамавод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оро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барои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ташхис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вобаста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хат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амгузор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мекунад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Табибе, ки ба бемор ро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хат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меди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Хо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шаф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ате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хунро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гирифтааст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лилгаре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биомамаводро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барои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ташхис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абул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мекунад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358. Кадом элемент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кимиёв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таркиби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сафеда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зиёд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дохил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Натрий;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Сулфур;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Гидроген;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Оксиген;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Нитроген;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445AAB">
        <w:rPr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359. Принсипи асосии тафтиши хато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дохили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озмоишго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оянд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Тафтиши хато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йи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нишонди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анда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лилгарон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гузаронида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метавонанд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Ташхиси биомавод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сан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баробари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ташхиси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биомаводи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ташхи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сшаванда гузаронида мешавад;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Ташхиси сифат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се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гузаронида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445AAB">
        <w:rPr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360. Хусусияти асосии физик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-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кимиёвии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сафеда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.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Массаи молекулявии баланд. Хосияти ниго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доштани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фишори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онкотик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Массаи молекулявии паст. Хосияти ниго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доштани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фишори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осмотик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Лаё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атнок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гликолиз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Часпакнокии паст ва варам дар 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лул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361. Сафеда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сода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узъиёт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сохта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шудаанд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Аминотезоб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Тезоб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рав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анин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Холестерин;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Глюкоза;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362. Хатоии дохили озмоишго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вомех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исоби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нодуруст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Нодуруст тайёр намудани 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лул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Беа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аммиятии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лилгар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Бад будани сифати стандарт;</w:t>
      </w:r>
    </w:p>
    <w:p w:rsidR="002F494B" w:rsidRPr="00445AAB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363. Хатоии тоаналитик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берун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озмоишго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)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вох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метавонад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Гирифтани хун баъди х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рдани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таом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абули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дорувори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Нодуруст кор кардани 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изоти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истифодабаранда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445AAB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Нодуруст тайёр намудани 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лул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b/>
          <w:bCs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364. Ба 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дид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кардани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хулосаи ташхис таъсир расонида метавонад.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Сентрафугакун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; 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Бо пипеткакор кардан;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Дигаргунии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арорати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уто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кор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D)  Фотометриякунон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445AAB">
        <w:rPr>
          <w:bCs/>
          <w:spacing w:val="-2"/>
          <w:sz w:val="28"/>
          <w:szCs w:val="28"/>
          <w:lang w:val="tg-Cyrl-TJ"/>
        </w:rPr>
        <w:t xml:space="preserve"> </w:t>
      </w:r>
      <w:r w:rsidRPr="00445AAB">
        <w:rPr>
          <w:b/>
          <w:bCs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365.Барои ташхиси сан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кор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истифода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мебаранд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Зардобихуни сан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Плазмаи сан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Ма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лул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сан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ишии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гемоглобин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D)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ву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Default="002F494B" w:rsidP="003279D5">
      <w:pPr>
        <w:adjustRightInd w:val="0"/>
        <w:spacing w:line="480" w:lineRule="auto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366.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кор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та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лилго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умуми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сарир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манъ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карда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.</w:t>
      </w:r>
    </w:p>
    <w:p w:rsidR="002F494B" w:rsidRPr="00515600" w:rsidRDefault="002F494B" w:rsidP="003279D5">
      <w:pPr>
        <w:adjustRightInd w:val="0"/>
        <w:spacing w:line="480" w:lineRule="auto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Кор бо пипетка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он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; </w:t>
      </w:r>
    </w:p>
    <w:p w:rsidR="002F494B" w:rsidRPr="00635962" w:rsidRDefault="002F494B" w:rsidP="003279D5">
      <w:pPr>
        <w:adjustRightInd w:val="0"/>
        <w:jc w:val="both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Х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рдани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х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рок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кор;</w:t>
      </w:r>
    </w:p>
    <w:p w:rsidR="002F494B" w:rsidRPr="00635962" w:rsidRDefault="002F494B" w:rsidP="003279D5">
      <w:pPr>
        <w:adjustRightInd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Тамоку кашидан;</w:t>
      </w:r>
    </w:p>
    <w:p w:rsidR="002F494B" w:rsidRPr="00635962" w:rsidRDefault="002F494B" w:rsidP="003279D5">
      <w:pPr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$D)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Истифодаи косметика;</w:t>
      </w:r>
    </w:p>
    <w:p w:rsidR="002F494B" w:rsidRPr="00635962" w:rsidRDefault="002F494B" w:rsidP="003279D5">
      <w:pPr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авоб</w:t>
      </w:r>
      <w:r w:rsidRPr="00FC52C1">
        <w:rPr>
          <w:rFonts w:ascii="Times New Roman" w:hAnsi="Times New Roman"/>
          <w:bCs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pacing w:val="-2"/>
          <w:sz w:val="28"/>
          <w:szCs w:val="28"/>
          <w:lang w:val="tg-Cyrl-TJ"/>
        </w:rPr>
        <w:t>дурустанд</w:t>
      </w:r>
      <w:r w:rsidRPr="00FC52C1">
        <w:rPr>
          <w:rFonts w:ascii="Times New Roman Tj" w:hAnsi="Times New Roman Tj"/>
          <w:bCs/>
          <w:spacing w:val="-2"/>
          <w:sz w:val="28"/>
          <w:szCs w:val="28"/>
          <w:lang w:val="tg-Cyrl-TJ"/>
        </w:rPr>
        <w:t>;</w:t>
      </w:r>
    </w:p>
    <w:p w:rsidR="002F494B" w:rsidRPr="00FC52C1" w:rsidRDefault="002F494B" w:rsidP="003279D5">
      <w:pPr>
        <w:tabs>
          <w:tab w:val="left" w:pos="7740"/>
        </w:tabs>
        <w:adjustRightInd w:val="0"/>
        <w:outlineLvl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</w:p>
    <w:p w:rsidR="002F494B" w:rsidRPr="00FC52C1" w:rsidRDefault="002F494B" w:rsidP="003279D5">
      <w:pPr>
        <w:tabs>
          <w:tab w:val="left" w:pos="7740"/>
        </w:tabs>
        <w:adjustRightInd w:val="0"/>
        <w:outlineLvl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</w:p>
    <w:p w:rsidR="002F494B" w:rsidRPr="00FC52C1" w:rsidRDefault="002F494B" w:rsidP="003279D5">
      <w:pPr>
        <w:tabs>
          <w:tab w:val="left" w:pos="7740"/>
        </w:tabs>
        <w:adjustRightInd w:val="0"/>
        <w:outlineLvl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</w:p>
    <w:p w:rsidR="002F494B" w:rsidRDefault="002F494B"/>
    <w:sectPr w:rsidR="002F494B" w:rsidSect="00DD6BD1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BD1"/>
    <w:rsid w:val="00030586"/>
    <w:rsid w:val="00096F53"/>
    <w:rsid w:val="000C75CE"/>
    <w:rsid w:val="001660D2"/>
    <w:rsid w:val="00281F56"/>
    <w:rsid w:val="002A2ADD"/>
    <w:rsid w:val="002F494B"/>
    <w:rsid w:val="0030061E"/>
    <w:rsid w:val="00304542"/>
    <w:rsid w:val="003279D5"/>
    <w:rsid w:val="00364138"/>
    <w:rsid w:val="003B3C00"/>
    <w:rsid w:val="00416759"/>
    <w:rsid w:val="00445AAB"/>
    <w:rsid w:val="004E7F05"/>
    <w:rsid w:val="00515600"/>
    <w:rsid w:val="0061076C"/>
    <w:rsid w:val="00634001"/>
    <w:rsid w:val="00635309"/>
    <w:rsid w:val="00635962"/>
    <w:rsid w:val="00686C28"/>
    <w:rsid w:val="006A7ED0"/>
    <w:rsid w:val="007D54DE"/>
    <w:rsid w:val="007F43C1"/>
    <w:rsid w:val="00835C27"/>
    <w:rsid w:val="008B72CD"/>
    <w:rsid w:val="009526E6"/>
    <w:rsid w:val="009B0933"/>
    <w:rsid w:val="009E4CCD"/>
    <w:rsid w:val="00A140A2"/>
    <w:rsid w:val="00A7075C"/>
    <w:rsid w:val="00A73129"/>
    <w:rsid w:val="00A73B68"/>
    <w:rsid w:val="00AA1CDB"/>
    <w:rsid w:val="00B26EEA"/>
    <w:rsid w:val="00BA0013"/>
    <w:rsid w:val="00BA15F9"/>
    <w:rsid w:val="00BA5B58"/>
    <w:rsid w:val="00BB19F6"/>
    <w:rsid w:val="00BE3A5F"/>
    <w:rsid w:val="00C17272"/>
    <w:rsid w:val="00D41EE7"/>
    <w:rsid w:val="00DD6BD1"/>
    <w:rsid w:val="00DE4E66"/>
    <w:rsid w:val="00E05EBC"/>
    <w:rsid w:val="00F01BE1"/>
    <w:rsid w:val="00F07607"/>
    <w:rsid w:val="00F33326"/>
    <w:rsid w:val="00FC47C7"/>
    <w:rsid w:val="00FC5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ptos" w:eastAsia="Times New Roman" w:hAnsi="Aptos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140A2"/>
    <w:pPr>
      <w:spacing w:after="160" w:line="278" w:lineRule="auto"/>
    </w:pPr>
    <w:rPr>
      <w:kern w:val="2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D6BD1"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6BD1"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6BD1"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D6BD1"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D6BD1"/>
    <w:pPr>
      <w:keepNext/>
      <w:keepLines/>
      <w:spacing w:before="80" w:after="40"/>
      <w:outlineLvl w:val="4"/>
    </w:pPr>
    <w:rPr>
      <w:color w:val="0F4761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D6BD1"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D6BD1"/>
    <w:pPr>
      <w:keepNext/>
      <w:keepLines/>
      <w:spacing w:before="40" w:after="0"/>
      <w:outlineLvl w:val="6"/>
    </w:pPr>
    <w:rPr>
      <w:color w:val="595959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D6BD1"/>
    <w:pPr>
      <w:keepNext/>
      <w:keepLines/>
      <w:spacing w:after="0"/>
      <w:outlineLvl w:val="7"/>
    </w:pPr>
    <w:rPr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D6BD1"/>
    <w:pPr>
      <w:keepNext/>
      <w:keepLines/>
      <w:spacing w:after="0"/>
      <w:outlineLvl w:val="8"/>
    </w:pPr>
    <w:rPr>
      <w:color w:val="2727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D6BD1"/>
    <w:rPr>
      <w:rFonts w:ascii="Aptos Display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D6BD1"/>
    <w:rPr>
      <w:rFonts w:ascii="Aptos Display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D6BD1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D6BD1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D6BD1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D6BD1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D6BD1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D6BD1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D6BD1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99"/>
    <w:qFormat/>
    <w:rsid w:val="00DD6BD1"/>
    <w:pPr>
      <w:spacing w:after="80" w:line="240" w:lineRule="auto"/>
      <w:contextualSpacing/>
    </w:pPr>
    <w:rPr>
      <w:rFonts w:ascii="Aptos Display" w:hAnsi="Aptos Display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DD6BD1"/>
    <w:rPr>
      <w:rFonts w:ascii="Aptos Display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DD6BD1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D6BD1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99"/>
    <w:qFormat/>
    <w:rsid w:val="00DD6BD1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99"/>
    <w:locked/>
    <w:rsid w:val="00DD6BD1"/>
    <w:rPr>
      <w:rFonts w:cs="Times New Roman"/>
      <w:i/>
      <w:iCs/>
      <w:color w:val="404040"/>
    </w:rPr>
  </w:style>
  <w:style w:type="paragraph" w:styleId="ListParagraph">
    <w:name w:val="List Paragraph"/>
    <w:basedOn w:val="Normal"/>
    <w:uiPriority w:val="99"/>
    <w:qFormat/>
    <w:rsid w:val="00DD6BD1"/>
    <w:pPr>
      <w:ind w:left="720"/>
      <w:contextualSpacing/>
    </w:pPr>
  </w:style>
  <w:style w:type="character" w:styleId="IntenseEmphasis">
    <w:name w:val="Intense Emphasis"/>
    <w:basedOn w:val="DefaultParagraphFont"/>
    <w:uiPriority w:val="99"/>
    <w:qFormat/>
    <w:rsid w:val="00DD6BD1"/>
    <w:rPr>
      <w:rFonts w:cs="Times New Roman"/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D6BD1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D6BD1"/>
    <w:rPr>
      <w:rFonts w:cs="Times New Roman"/>
      <w:i/>
      <w:iCs/>
      <w:color w:val="0F4761"/>
    </w:rPr>
  </w:style>
  <w:style w:type="character" w:styleId="IntenseReference">
    <w:name w:val="Intense Reference"/>
    <w:basedOn w:val="DefaultParagraphFont"/>
    <w:uiPriority w:val="99"/>
    <w:qFormat/>
    <w:rsid w:val="00DD6BD1"/>
    <w:rPr>
      <w:rFonts w:cs="Times New Roman"/>
      <w:b/>
      <w:bCs/>
      <w:smallCaps/>
      <w:color w:val="0F4761"/>
      <w:spacing w:val="5"/>
    </w:rPr>
  </w:style>
  <w:style w:type="paragraph" w:customStyle="1" w:styleId="1">
    <w:name w:val="заголовок 1"/>
    <w:basedOn w:val="Normal"/>
    <w:next w:val="Normal"/>
    <w:uiPriority w:val="99"/>
    <w:rsid w:val="00DD6BD1"/>
    <w:pPr>
      <w:keepNext/>
      <w:autoSpaceDE w:val="0"/>
      <w:autoSpaceDN w:val="0"/>
      <w:spacing w:after="0" w:line="240" w:lineRule="auto"/>
    </w:pPr>
    <w:rPr>
      <w:rFonts w:ascii="Times New Roman Taj" w:hAnsi="Times New Roman Taj" w:cs="Times New Roman Taj"/>
      <w:kern w:val="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D6BD1"/>
    <w:pPr>
      <w:autoSpaceDE w:val="0"/>
      <w:autoSpaceDN w:val="0"/>
      <w:spacing w:after="0" w:line="240" w:lineRule="auto"/>
    </w:pPr>
    <w:rPr>
      <w:rFonts w:ascii="Times New Roman Taj" w:hAnsi="Times New Roman Taj" w:cs="Times New Roman Taj"/>
      <w:kern w:val="0"/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D6BD1"/>
    <w:rPr>
      <w:rFonts w:ascii="Times New Roman Taj" w:hAnsi="Times New Roman Taj" w:cs="Times New Roman Taj"/>
      <w:kern w:val="0"/>
      <w:sz w:val="28"/>
      <w:szCs w:val="28"/>
      <w:lang w:val="en-US"/>
    </w:rPr>
  </w:style>
  <w:style w:type="paragraph" w:customStyle="1" w:styleId="2">
    <w:name w:val="заголовок 2"/>
    <w:basedOn w:val="Normal"/>
    <w:next w:val="Normal"/>
    <w:uiPriority w:val="99"/>
    <w:rsid w:val="00DD6BD1"/>
    <w:pPr>
      <w:keepNext/>
      <w:autoSpaceDE w:val="0"/>
      <w:autoSpaceDN w:val="0"/>
      <w:spacing w:after="0" w:line="240" w:lineRule="auto"/>
    </w:pPr>
    <w:rPr>
      <w:rFonts w:ascii="Times New Roman" w:hAnsi="Times New Roman"/>
      <w:kern w:val="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DD6BD1"/>
    <w:pPr>
      <w:autoSpaceDE w:val="0"/>
      <w:autoSpaceDN w:val="0"/>
      <w:spacing w:after="0" w:line="240" w:lineRule="auto"/>
    </w:pPr>
    <w:rPr>
      <w:rFonts w:ascii="Segoe UI" w:hAnsi="Segoe UI" w:cs="Segoe UI"/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D6BD1"/>
    <w:rPr>
      <w:rFonts w:ascii="Segoe UI" w:hAnsi="Segoe UI" w:cs="Segoe UI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84</Pages>
  <Words>10567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992777116061</dc:creator>
  <cp:keywords/>
  <dc:description/>
  <cp:lastModifiedBy>admin00-104</cp:lastModifiedBy>
  <cp:revision>5</cp:revision>
  <dcterms:created xsi:type="dcterms:W3CDTF">2024-04-30T02:50:00Z</dcterms:created>
  <dcterms:modified xsi:type="dcterms:W3CDTF">2024-04-30T03:56:00Z</dcterms:modified>
</cp:coreProperties>
</file>